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0BB" w:rsidRPr="00DF0E76" w:rsidRDefault="00D320BB" w:rsidP="00FF5B8C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F0E76">
        <w:rPr>
          <w:rFonts w:ascii="Times New Roman" w:hAnsi="Times New Roman"/>
          <w:sz w:val="28"/>
          <w:szCs w:val="28"/>
        </w:rPr>
        <w:t>ТВЕРЖДЕН</w:t>
      </w:r>
    </w:p>
    <w:p w:rsidR="00D320BB" w:rsidRPr="00DF0E76" w:rsidRDefault="00D320BB" w:rsidP="00FF5B8C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F0E76">
        <w:rPr>
          <w:rFonts w:ascii="Times New Roman" w:hAnsi="Times New Roman"/>
          <w:sz w:val="28"/>
          <w:szCs w:val="28"/>
        </w:rPr>
        <w:t xml:space="preserve">остановлением Главы администрации </w:t>
      </w:r>
    </w:p>
    <w:p w:rsidR="00D320BB" w:rsidRPr="00DF0E76" w:rsidRDefault="00D320BB" w:rsidP="00FF5B8C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hAnsi="Times New Roman"/>
          <w:sz w:val="28"/>
          <w:szCs w:val="28"/>
        </w:rPr>
      </w:pPr>
      <w:r w:rsidRPr="00DF0E76">
        <w:rPr>
          <w:rFonts w:ascii="Times New Roman" w:hAnsi="Times New Roman"/>
          <w:sz w:val="28"/>
          <w:szCs w:val="28"/>
        </w:rPr>
        <w:t>города Байконур</w:t>
      </w:r>
    </w:p>
    <w:p w:rsidR="00D320BB" w:rsidRPr="00DF0E76" w:rsidRDefault="00D320BB" w:rsidP="00E2558C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5B50E6">
        <w:rPr>
          <w:rFonts w:ascii="Times New Roman" w:hAnsi="Times New Roman"/>
          <w:i/>
          <w:sz w:val="28"/>
          <w:szCs w:val="28"/>
          <w:u w:val="single"/>
        </w:rPr>
        <w:t>15 марта 2016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DF0E76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i/>
          <w:sz w:val="28"/>
          <w:szCs w:val="28"/>
          <w:u w:val="single"/>
        </w:rPr>
        <w:t>56</w:t>
      </w:r>
      <w:r>
        <w:rPr>
          <w:rFonts w:ascii="Times New Roman" w:hAnsi="Times New Roman"/>
          <w:i/>
          <w:sz w:val="28"/>
          <w:szCs w:val="28"/>
          <w:u w:val="single"/>
        </w:rPr>
        <w:tab/>
      </w:r>
    </w:p>
    <w:p w:rsidR="00D320BB" w:rsidRPr="007A5269" w:rsidRDefault="00D320BB" w:rsidP="00585FFC">
      <w:pPr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</w:p>
    <w:p w:rsidR="00D320BB" w:rsidRDefault="00D320BB" w:rsidP="00AA01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20BB" w:rsidRDefault="00D320BB" w:rsidP="00AA01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20BB" w:rsidRDefault="00D320BB" w:rsidP="00AA01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20BB" w:rsidRDefault="00D320BB" w:rsidP="00AA01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20BB" w:rsidRDefault="00D320BB" w:rsidP="00AA01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20BB" w:rsidRPr="00894338" w:rsidRDefault="00D320BB" w:rsidP="00AA01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20BB" w:rsidRPr="003F4FB0" w:rsidRDefault="00D320BB" w:rsidP="00357BD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D320BB" w:rsidRPr="003F4FB0" w:rsidRDefault="00D320BB" w:rsidP="00357BD3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предоставления государственной услуги по приему документов для присвоения звания «Ветеран труда», оформлению и выдаче удостоверения «Ветеран труда»</w:t>
      </w:r>
    </w:p>
    <w:p w:rsidR="00D320BB" w:rsidRDefault="00D320BB" w:rsidP="003F4FB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20BB" w:rsidRPr="003F4FB0" w:rsidRDefault="00D320BB" w:rsidP="00FF5B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 w:rsidRPr="003F4FB0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3F4FB0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3F4FB0">
        <w:rPr>
          <w:rFonts w:ascii="Times New Roman" w:hAnsi="Times New Roman"/>
          <w:b/>
          <w:sz w:val="28"/>
          <w:szCs w:val="28"/>
        </w:rPr>
        <w:t> ОБЩИЕ ПОЛОЖЕНИЯ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 xml:space="preserve">1.1. Предмет регулирования </w:t>
      </w:r>
      <w:r>
        <w:rPr>
          <w:rFonts w:ascii="Times New Roman" w:hAnsi="Times New Roman"/>
          <w:b/>
          <w:sz w:val="28"/>
          <w:szCs w:val="28"/>
        </w:rPr>
        <w:t>А</w:t>
      </w:r>
      <w:r w:rsidRPr="003F4FB0">
        <w:rPr>
          <w:rFonts w:ascii="Times New Roman" w:hAnsi="Times New Roman"/>
          <w:b/>
          <w:sz w:val="28"/>
          <w:szCs w:val="28"/>
        </w:rPr>
        <w:t>дминистративного регламента предоставления государственной услуги по приему документов для присвоения звания «Ветеран труда», оформлению и выдаче удостоверения «Ветеран труда»</w:t>
      </w:r>
    </w:p>
    <w:p w:rsidR="00D320BB" w:rsidRPr="003F4FB0" w:rsidRDefault="00D320BB" w:rsidP="005D1A6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1.1.1. </w:t>
      </w:r>
      <w:r>
        <w:rPr>
          <w:rFonts w:ascii="Times New Roman" w:hAnsi="Times New Roman"/>
          <w:sz w:val="28"/>
          <w:szCs w:val="28"/>
        </w:rPr>
        <w:t>Предметом регулирования А</w:t>
      </w:r>
      <w:r w:rsidRPr="003F4FB0">
        <w:rPr>
          <w:rFonts w:ascii="Times New Roman" w:hAnsi="Times New Roman"/>
          <w:sz w:val="28"/>
          <w:szCs w:val="28"/>
        </w:rPr>
        <w:t>дминистративного регламента предоставления государственной услуги по приему документов для присвоения звания «Ветеран труда», оформлению и выдаче удостоверения «Ветеран труда»</w:t>
      </w:r>
      <w:r w:rsidRPr="003F4F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</w:t>
      </w:r>
      <w:r w:rsidRPr="003F4FB0">
        <w:rPr>
          <w:rFonts w:ascii="Times New Roman" w:hAnsi="Times New Roman"/>
          <w:sz w:val="28"/>
          <w:szCs w:val="28"/>
        </w:rPr>
        <w:t>– Административный регламент) являются отношения, возникающие между Управлением социальной защиты населения</w:t>
      </w:r>
      <w:r>
        <w:rPr>
          <w:rFonts w:ascii="Times New Roman" w:hAnsi="Times New Roman"/>
          <w:sz w:val="28"/>
          <w:szCs w:val="28"/>
        </w:rPr>
        <w:t xml:space="preserve"> (далее – Управление)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 </w:t>
      </w:r>
      <w:r w:rsidRPr="003F4FB0">
        <w:rPr>
          <w:rFonts w:ascii="Times New Roman" w:hAnsi="Times New Roman"/>
          <w:sz w:val="28"/>
          <w:szCs w:val="28"/>
        </w:rPr>
        <w:t>гражданами либо их уполномоченны</w:t>
      </w:r>
      <w:r>
        <w:rPr>
          <w:rFonts w:ascii="Times New Roman" w:hAnsi="Times New Roman"/>
          <w:sz w:val="28"/>
          <w:szCs w:val="28"/>
        </w:rPr>
        <w:t>ми представителями, связанные с </w:t>
      </w:r>
      <w:r w:rsidRPr="003F4FB0">
        <w:rPr>
          <w:rFonts w:ascii="Times New Roman" w:hAnsi="Times New Roman"/>
          <w:sz w:val="28"/>
          <w:szCs w:val="28"/>
        </w:rPr>
        <w:t>предоставлением Управлением государственной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по приему документов для присвоения звания «Ветеран труда», оформлению и выдаче удостоверения «Ветеран труда» (далее – государственная услуга).</w:t>
      </w:r>
    </w:p>
    <w:p w:rsidR="00D320BB" w:rsidRPr="003F4FB0" w:rsidRDefault="00D320BB" w:rsidP="005D1A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Государственная услуга предоставляется Управлением </w:t>
      </w:r>
      <w:r>
        <w:rPr>
          <w:rFonts w:ascii="Times New Roman" w:hAnsi="Times New Roman"/>
          <w:sz w:val="28"/>
          <w:szCs w:val="28"/>
        </w:rPr>
        <w:t xml:space="preserve">и осуществляется через его структурное подразделение </w:t>
      </w:r>
      <w:r w:rsidRPr="003F4FB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организационный отдел</w:t>
      </w:r>
      <w:r w:rsidRPr="003F4FB0">
        <w:rPr>
          <w:rFonts w:ascii="Times New Roman" w:hAnsi="Times New Roman"/>
          <w:sz w:val="28"/>
          <w:szCs w:val="28"/>
        </w:rPr>
        <w:t>.</w:t>
      </w:r>
    </w:p>
    <w:p w:rsidR="00D320BB" w:rsidRPr="007F485B" w:rsidRDefault="00D320BB" w:rsidP="005D1A6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Конечным результатом предоставления государственной услуги является </w:t>
      </w:r>
      <w:r>
        <w:rPr>
          <w:rFonts w:ascii="Times New Roman" w:hAnsi="Times New Roman"/>
          <w:sz w:val="28"/>
          <w:szCs w:val="28"/>
        </w:rPr>
        <w:t xml:space="preserve">прием документов, оформление и </w:t>
      </w:r>
      <w:r w:rsidRPr="003F4FB0">
        <w:rPr>
          <w:rFonts w:ascii="Times New Roman" w:hAnsi="Times New Roman"/>
          <w:sz w:val="28"/>
          <w:szCs w:val="28"/>
        </w:rPr>
        <w:t>выдача удостоверения «Ветеран труда» установленного образца либо отказ в предос</w:t>
      </w:r>
      <w:r>
        <w:rPr>
          <w:rFonts w:ascii="Times New Roman" w:hAnsi="Times New Roman"/>
          <w:sz w:val="28"/>
          <w:szCs w:val="28"/>
        </w:rPr>
        <w:t xml:space="preserve">тавлении государственной услуги </w:t>
      </w:r>
      <w:r>
        <w:rPr>
          <w:rFonts w:ascii="Times New Roman" w:hAnsi="Times New Roman"/>
          <w:color w:val="000000"/>
          <w:sz w:val="28"/>
          <w:szCs w:val="28"/>
        </w:rPr>
        <w:t>и </w:t>
      </w:r>
      <w:r w:rsidRPr="007F485B">
        <w:rPr>
          <w:rFonts w:ascii="Times New Roman" w:hAnsi="Times New Roman"/>
          <w:color w:val="000000"/>
          <w:sz w:val="28"/>
          <w:szCs w:val="28"/>
        </w:rPr>
        <w:t>уведомление заявителя об отказе в предоставлении государственной услуги.</w:t>
      </w:r>
    </w:p>
    <w:p w:rsidR="00D320BB" w:rsidRPr="003F4FB0" w:rsidRDefault="00D320BB" w:rsidP="005D1A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1.1.2. Административный регламент разработан</w:t>
      </w:r>
      <w:r>
        <w:rPr>
          <w:rFonts w:ascii="Times New Roman" w:hAnsi="Times New Roman"/>
          <w:sz w:val="28"/>
          <w:szCs w:val="28"/>
        </w:rPr>
        <w:t xml:space="preserve"> в соответствии с </w:t>
      </w:r>
      <w:r w:rsidRPr="003F4FB0">
        <w:rPr>
          <w:rFonts w:ascii="Times New Roman" w:hAnsi="Times New Roman"/>
          <w:sz w:val="28"/>
          <w:szCs w:val="28"/>
        </w:rPr>
        <w:t xml:space="preserve">Федеральным законом от 27 июля </w:t>
      </w:r>
      <w:smartTag w:uri="urn:schemas-microsoft-com:office:smarttags" w:element="metricconverter">
        <w:smartTagPr>
          <w:attr w:name="ProductID" w:val="2010 г"/>
        </w:smartTagPr>
        <w:r w:rsidRPr="003F4FB0">
          <w:rPr>
            <w:rFonts w:ascii="Times New Roman" w:hAnsi="Times New Roman"/>
            <w:sz w:val="28"/>
            <w:szCs w:val="28"/>
          </w:rPr>
          <w:t>2010 г</w:t>
        </w:r>
      </w:smartTag>
      <w:r w:rsidRPr="003F4FB0">
        <w:rPr>
          <w:rFonts w:ascii="Times New Roman" w:hAnsi="Times New Roman"/>
          <w:sz w:val="28"/>
          <w:szCs w:val="28"/>
        </w:rPr>
        <w:t>. № 210-ФЗ «Об организации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A33EC6">
        <w:rPr>
          <w:rStyle w:val="EndnoteReference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F2282A">
        <w:rPr>
          <w:rStyle w:val="a1"/>
          <w:rFonts w:ascii="Times New Roman" w:hAnsi="Times New Roman"/>
          <w:sz w:val="28"/>
          <w:szCs w:val="28"/>
          <w:lang w:eastAsia="en-US"/>
        </w:rPr>
        <w:t xml:space="preserve">Собрание законодательства Российской Федерации, 2010, № 31, ст. 4179; 2011, № 15, ст. 2038; </w:t>
      </w:r>
      <w:r w:rsidRPr="00F2282A">
        <w:rPr>
          <w:rFonts w:ascii="Times New Roman" w:hAnsi="Times New Roman"/>
          <w:sz w:val="28"/>
          <w:szCs w:val="28"/>
        </w:rPr>
        <w:t xml:space="preserve">№ 27, ст. 3873, ст. 3880; </w:t>
      </w:r>
      <w:r w:rsidRPr="00F2282A">
        <w:rPr>
          <w:rStyle w:val="a1"/>
          <w:rFonts w:ascii="Times New Roman" w:hAnsi="Times New Roman"/>
          <w:sz w:val="28"/>
          <w:szCs w:val="28"/>
          <w:lang w:eastAsia="en-US"/>
        </w:rPr>
        <w:t xml:space="preserve">№ 29, ст. 4291; № 30, </w:t>
      </w:r>
      <w:r w:rsidRPr="00F2282A">
        <w:rPr>
          <w:rFonts w:ascii="Times New Roman" w:hAnsi="Times New Roman"/>
          <w:sz w:val="28"/>
          <w:szCs w:val="28"/>
        </w:rPr>
        <w:t>ст. 4587; № 49, ст. 7061; 2012, № 31, ст. 4322; 2013, № 14, ст. 1651; № 27, ст. 3477, ст. 3480; № 30, ст.</w:t>
      </w:r>
      <w:r>
        <w:rPr>
          <w:rFonts w:ascii="Times New Roman" w:hAnsi="Times New Roman"/>
          <w:sz w:val="28"/>
          <w:szCs w:val="28"/>
        </w:rPr>
        <w:t> </w:t>
      </w:r>
      <w:r w:rsidRPr="00F2282A">
        <w:rPr>
          <w:rFonts w:ascii="Times New Roman" w:hAnsi="Times New Roman"/>
          <w:sz w:val="28"/>
          <w:szCs w:val="28"/>
        </w:rPr>
        <w:t>4084; № 51, ст. 6679; № 52,</w:t>
      </w:r>
      <w:r>
        <w:rPr>
          <w:rFonts w:ascii="Times New Roman" w:hAnsi="Times New Roman"/>
          <w:sz w:val="28"/>
          <w:szCs w:val="28"/>
        </w:rPr>
        <w:t xml:space="preserve"> ст. 6952, </w:t>
      </w:r>
      <w:r w:rsidRPr="00F2282A">
        <w:rPr>
          <w:rFonts w:ascii="Times New Roman" w:hAnsi="Times New Roman"/>
          <w:sz w:val="28"/>
          <w:szCs w:val="28"/>
        </w:rPr>
        <w:t>ст. 6961, ст. 7009</w:t>
      </w:r>
      <w:r>
        <w:rPr>
          <w:rFonts w:ascii="Times New Roman" w:hAnsi="Times New Roman"/>
          <w:sz w:val="28"/>
          <w:szCs w:val="28"/>
        </w:rPr>
        <w:t xml:space="preserve">, 2014, № 26, ст. 3366, № 30, ст. 4264; </w:t>
      </w:r>
      <w:r w:rsidRPr="00166F12">
        <w:rPr>
          <w:rStyle w:val="a1"/>
          <w:rFonts w:ascii="Times New Roman" w:hAnsi="Times New Roman"/>
          <w:sz w:val="28"/>
          <w:szCs w:val="28"/>
          <w:lang w:eastAsia="en-US"/>
        </w:rPr>
        <w:t xml:space="preserve">2015, № 1, </w:t>
      </w:r>
      <w:r>
        <w:rPr>
          <w:rStyle w:val="a1"/>
          <w:rFonts w:ascii="Times New Roman" w:hAnsi="Times New Roman"/>
          <w:sz w:val="28"/>
          <w:szCs w:val="28"/>
          <w:lang w:eastAsia="en-US"/>
        </w:rPr>
        <w:t xml:space="preserve">ст. 67, </w:t>
      </w:r>
      <w:r w:rsidRPr="00166F12">
        <w:rPr>
          <w:rStyle w:val="a1"/>
          <w:rFonts w:ascii="Times New Roman" w:hAnsi="Times New Roman"/>
          <w:sz w:val="28"/>
          <w:szCs w:val="28"/>
          <w:lang w:eastAsia="en-US"/>
        </w:rPr>
        <w:t>ст.</w:t>
      </w:r>
      <w:r>
        <w:rPr>
          <w:rStyle w:val="a1"/>
          <w:rFonts w:ascii="Times New Roman" w:hAnsi="Times New Roman"/>
          <w:sz w:val="28"/>
          <w:szCs w:val="28"/>
          <w:lang w:eastAsia="en-US"/>
        </w:rPr>
        <w:t> 72; № 10, ст. 1393; № 29, ст. 4342, ст.4376</w:t>
      </w:r>
      <w:r w:rsidRPr="00F2282A">
        <w:rPr>
          <w:rStyle w:val="a1"/>
          <w:rFonts w:ascii="Times New Roman" w:hAnsi="Times New Roman"/>
          <w:sz w:val="28"/>
          <w:szCs w:val="28"/>
          <w:lang w:eastAsia="en-US"/>
        </w:rPr>
        <w:t>)</w:t>
      </w:r>
      <w:r w:rsidRPr="003F4FB0">
        <w:rPr>
          <w:rFonts w:ascii="Times New Roman" w:hAnsi="Times New Roman"/>
          <w:sz w:val="28"/>
          <w:szCs w:val="28"/>
        </w:rPr>
        <w:t xml:space="preserve"> (далее – Федеральный закон № 210-ФЗ) в целях повышения качества предоставления и</w:t>
      </w:r>
      <w:r>
        <w:rPr>
          <w:rFonts w:ascii="Times New Roman" w:hAnsi="Times New Roman"/>
          <w:sz w:val="28"/>
          <w:szCs w:val="28"/>
        </w:rPr>
        <w:t> </w:t>
      </w:r>
      <w:r w:rsidRPr="003F4FB0">
        <w:rPr>
          <w:rFonts w:ascii="Times New Roman" w:hAnsi="Times New Roman"/>
          <w:sz w:val="28"/>
          <w:szCs w:val="28"/>
        </w:rPr>
        <w:t>доступности результата предоставления государственной услуги, создания комфортных условий для участников отношений, возни</w:t>
      </w:r>
      <w:r>
        <w:rPr>
          <w:rFonts w:ascii="Times New Roman" w:hAnsi="Times New Roman"/>
          <w:sz w:val="28"/>
          <w:szCs w:val="28"/>
        </w:rPr>
        <w:t>кающих в процессе предоставления</w:t>
      </w:r>
      <w:r w:rsidRPr="003F4FB0">
        <w:rPr>
          <w:rFonts w:ascii="Times New Roman" w:hAnsi="Times New Roman"/>
          <w:sz w:val="28"/>
          <w:szCs w:val="28"/>
        </w:rPr>
        <w:t xml:space="preserve"> государственной услуги, устанавливает стандарт предоставления государственной услуги, а также определяет сроки и последовательно</w:t>
      </w:r>
      <w:r>
        <w:rPr>
          <w:rFonts w:ascii="Times New Roman" w:hAnsi="Times New Roman"/>
          <w:sz w:val="28"/>
          <w:szCs w:val="28"/>
        </w:rPr>
        <w:t>сть административных процедур и </w:t>
      </w:r>
      <w:r w:rsidRPr="003F4FB0">
        <w:rPr>
          <w:rFonts w:ascii="Times New Roman" w:hAnsi="Times New Roman"/>
          <w:sz w:val="28"/>
          <w:szCs w:val="28"/>
        </w:rPr>
        <w:t>административ</w:t>
      </w:r>
      <w:r>
        <w:rPr>
          <w:rFonts w:ascii="Times New Roman" w:hAnsi="Times New Roman"/>
          <w:sz w:val="28"/>
          <w:szCs w:val="28"/>
        </w:rPr>
        <w:t>ных действий, осуществляемых по </w:t>
      </w:r>
      <w:r w:rsidRPr="003F4FB0">
        <w:rPr>
          <w:rFonts w:ascii="Times New Roman" w:hAnsi="Times New Roman"/>
          <w:sz w:val="28"/>
          <w:szCs w:val="28"/>
        </w:rPr>
        <w:t>запросу заявителей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либо их уполномоченных представителей, в пределах, установленных нормативными правовым</w:t>
      </w:r>
      <w:r>
        <w:rPr>
          <w:rFonts w:ascii="Times New Roman" w:hAnsi="Times New Roman"/>
          <w:sz w:val="28"/>
          <w:szCs w:val="28"/>
        </w:rPr>
        <w:t>и актами Российской Федерации и а</w:t>
      </w:r>
      <w:r w:rsidRPr="003F4FB0">
        <w:rPr>
          <w:rFonts w:ascii="Times New Roman" w:hAnsi="Times New Roman"/>
          <w:sz w:val="28"/>
          <w:szCs w:val="28"/>
        </w:rPr>
        <w:t>дминистрации города Байконур (далее –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3F4FB0">
        <w:rPr>
          <w:rFonts w:ascii="Times New Roman" w:hAnsi="Times New Roman"/>
          <w:sz w:val="28"/>
          <w:szCs w:val="28"/>
        </w:rPr>
        <w:t>дминистрация).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1.1.3. Основные понятия и определения, ис</w:t>
      </w:r>
      <w:r>
        <w:rPr>
          <w:rFonts w:ascii="Times New Roman" w:hAnsi="Times New Roman"/>
          <w:sz w:val="28"/>
          <w:szCs w:val="28"/>
        </w:rPr>
        <w:t>пользуемые в А</w:t>
      </w:r>
      <w:r w:rsidRPr="003F4FB0">
        <w:rPr>
          <w:rFonts w:ascii="Times New Roman" w:hAnsi="Times New Roman"/>
          <w:sz w:val="28"/>
          <w:szCs w:val="28"/>
        </w:rPr>
        <w:t xml:space="preserve">дминистративном регламенте: </w:t>
      </w:r>
    </w:p>
    <w:p w:rsidR="00D320BB" w:rsidRPr="003F4FB0" w:rsidRDefault="00D320BB" w:rsidP="0026341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i/>
          <w:sz w:val="28"/>
          <w:szCs w:val="28"/>
        </w:rPr>
        <w:t>участники информационного обмена</w:t>
      </w:r>
      <w:r w:rsidRPr="003F4FB0">
        <w:rPr>
          <w:rFonts w:ascii="Times New Roman" w:hAnsi="Times New Roman"/>
          <w:sz w:val="28"/>
          <w:szCs w:val="28"/>
        </w:rPr>
        <w:t xml:space="preserve"> – структурные подразделен</w:t>
      </w:r>
      <w:r>
        <w:rPr>
          <w:rFonts w:ascii="Times New Roman" w:hAnsi="Times New Roman"/>
          <w:sz w:val="28"/>
          <w:szCs w:val="28"/>
        </w:rPr>
        <w:t>ия Администрации</w:t>
      </w:r>
      <w:r w:rsidRPr="003F4FB0">
        <w:rPr>
          <w:rFonts w:ascii="Times New Roman" w:hAnsi="Times New Roman"/>
          <w:sz w:val="28"/>
          <w:szCs w:val="28"/>
        </w:rPr>
        <w:t>, государственные учреждения, государственные унитарные предприятия и организации, находящиеся в веден</w:t>
      </w:r>
      <w:r>
        <w:rPr>
          <w:rFonts w:ascii="Times New Roman" w:hAnsi="Times New Roman"/>
          <w:sz w:val="28"/>
          <w:szCs w:val="28"/>
        </w:rPr>
        <w:t>ии Администрации</w:t>
      </w:r>
      <w:r w:rsidRPr="003F4FB0">
        <w:rPr>
          <w:rFonts w:ascii="Times New Roman" w:hAnsi="Times New Roman"/>
          <w:sz w:val="28"/>
          <w:szCs w:val="28"/>
        </w:rPr>
        <w:t xml:space="preserve">, территориальные органы федеральных органов исполнительной власти, подведомственные им организации, территориальные органы государственных внебюджетных фондов, иные органы </w:t>
      </w:r>
      <w:r>
        <w:rPr>
          <w:rFonts w:ascii="Times New Roman" w:hAnsi="Times New Roman"/>
          <w:sz w:val="28"/>
          <w:szCs w:val="28"/>
        </w:rPr>
        <w:t>и организации, расположенные на </w:t>
      </w:r>
      <w:r w:rsidRPr="003F4FB0">
        <w:rPr>
          <w:rFonts w:ascii="Times New Roman" w:hAnsi="Times New Roman"/>
          <w:sz w:val="28"/>
          <w:szCs w:val="28"/>
        </w:rPr>
        <w:t>территории города Байконур, участвующие в предоставлении государственных услуг, в том числе в ч</w:t>
      </w:r>
      <w:r>
        <w:rPr>
          <w:rFonts w:ascii="Times New Roman" w:hAnsi="Times New Roman"/>
          <w:sz w:val="28"/>
          <w:szCs w:val="28"/>
        </w:rPr>
        <w:t>асти представления документов и </w:t>
      </w:r>
      <w:r w:rsidRPr="003F4FB0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F4FB0">
        <w:rPr>
          <w:rFonts w:ascii="Times New Roman" w:hAnsi="Times New Roman"/>
          <w:sz w:val="28"/>
          <w:szCs w:val="28"/>
        </w:rPr>
        <w:t>в соответствии с требованиями статьи 7.2 Федерального закона № 210-ФЗ, направляющие ответ на межведомственный запрос о предоставлении документов и информации в рамках предоставления государственной услуги;</w:t>
      </w:r>
    </w:p>
    <w:p w:rsidR="00D320BB" w:rsidRPr="003F4FB0" w:rsidRDefault="00D320BB" w:rsidP="0026341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i/>
          <w:sz w:val="28"/>
          <w:szCs w:val="28"/>
        </w:rPr>
        <w:t>административное действие</w:t>
      </w:r>
      <w:r w:rsidRPr="003F4FB0">
        <w:rPr>
          <w:rFonts w:ascii="Times New Roman" w:hAnsi="Times New Roman"/>
          <w:sz w:val="28"/>
          <w:szCs w:val="28"/>
        </w:rPr>
        <w:t xml:space="preserve"> – предусмотренное </w:t>
      </w:r>
      <w:r>
        <w:rPr>
          <w:rFonts w:ascii="Times New Roman" w:hAnsi="Times New Roman"/>
          <w:sz w:val="28"/>
          <w:szCs w:val="28"/>
        </w:rPr>
        <w:t xml:space="preserve">Административным </w:t>
      </w:r>
      <w:r w:rsidRPr="003F4FB0">
        <w:rPr>
          <w:rFonts w:ascii="Times New Roman" w:hAnsi="Times New Roman"/>
          <w:sz w:val="28"/>
          <w:szCs w:val="28"/>
        </w:rPr>
        <w:t>регламентом действие должност</w:t>
      </w:r>
      <w:r>
        <w:rPr>
          <w:rFonts w:ascii="Times New Roman" w:hAnsi="Times New Roman"/>
          <w:sz w:val="28"/>
          <w:szCs w:val="28"/>
        </w:rPr>
        <w:t>ного лица Управления</w:t>
      </w:r>
      <w:r w:rsidRPr="003F4FB0">
        <w:rPr>
          <w:rFonts w:ascii="Times New Roman" w:hAnsi="Times New Roman"/>
          <w:sz w:val="28"/>
          <w:szCs w:val="28"/>
        </w:rPr>
        <w:t xml:space="preserve"> в рамках предоставления государственной услуги;</w:t>
      </w:r>
    </w:p>
    <w:p w:rsidR="00D320BB" w:rsidRPr="003F4FB0" w:rsidRDefault="00D320BB" w:rsidP="0026341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i/>
          <w:sz w:val="28"/>
          <w:szCs w:val="28"/>
        </w:rPr>
        <w:t>административная процедура</w:t>
      </w:r>
      <w:r w:rsidRPr="003F4FB0">
        <w:rPr>
          <w:rFonts w:ascii="Times New Roman" w:hAnsi="Times New Roman"/>
          <w:sz w:val="28"/>
          <w:szCs w:val="28"/>
        </w:rPr>
        <w:t xml:space="preserve"> – логически обособленная последовательность административных де</w:t>
      </w:r>
      <w:r>
        <w:rPr>
          <w:rFonts w:ascii="Times New Roman" w:hAnsi="Times New Roman"/>
          <w:sz w:val="28"/>
          <w:szCs w:val="28"/>
        </w:rPr>
        <w:t>йствий должностных</w:t>
      </w:r>
      <w:r w:rsidRPr="00C03F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 Управления</w:t>
      </w:r>
      <w:r w:rsidRPr="003F4FB0">
        <w:rPr>
          <w:rFonts w:ascii="Times New Roman" w:hAnsi="Times New Roman"/>
          <w:sz w:val="28"/>
          <w:szCs w:val="28"/>
        </w:rPr>
        <w:t xml:space="preserve"> при предоставлении государственной услуги, имеющая конечный </w:t>
      </w:r>
      <w:r>
        <w:rPr>
          <w:rFonts w:ascii="Times New Roman" w:hAnsi="Times New Roman"/>
          <w:sz w:val="28"/>
          <w:szCs w:val="28"/>
        </w:rPr>
        <w:t>результат и </w:t>
      </w:r>
      <w:r w:rsidRPr="003F4FB0">
        <w:rPr>
          <w:rFonts w:ascii="Times New Roman" w:hAnsi="Times New Roman"/>
          <w:sz w:val="28"/>
          <w:szCs w:val="28"/>
        </w:rPr>
        <w:t>выделяемая в рамках предоставления государственной услуги;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i/>
          <w:sz w:val="28"/>
          <w:szCs w:val="28"/>
        </w:rPr>
        <w:t>государственная услуга</w:t>
      </w:r>
      <w:r w:rsidRPr="003F4FB0">
        <w:rPr>
          <w:rFonts w:ascii="Times New Roman" w:hAnsi="Times New Roman"/>
          <w:sz w:val="28"/>
          <w:szCs w:val="28"/>
        </w:rPr>
        <w:t xml:space="preserve"> – деятельно</w:t>
      </w:r>
      <w:r>
        <w:rPr>
          <w:rFonts w:ascii="Times New Roman" w:hAnsi="Times New Roman"/>
          <w:sz w:val="28"/>
          <w:szCs w:val="28"/>
        </w:rPr>
        <w:t>сть по реализации функций Управления</w:t>
      </w:r>
      <w:r w:rsidRPr="003F4FB0">
        <w:rPr>
          <w:rFonts w:ascii="Times New Roman" w:hAnsi="Times New Roman"/>
          <w:sz w:val="28"/>
          <w:szCs w:val="28"/>
        </w:rPr>
        <w:t>, предоставляющего государственную услугу, которая осуществляется по запросам заявителей в пределах полномочий, установленных нормативными правовыми</w:t>
      </w:r>
      <w:r>
        <w:rPr>
          <w:rFonts w:ascii="Times New Roman" w:hAnsi="Times New Roman"/>
          <w:sz w:val="28"/>
          <w:szCs w:val="28"/>
        </w:rPr>
        <w:t xml:space="preserve"> актами Российской Федерации и А</w:t>
      </w:r>
      <w:r w:rsidRPr="003F4FB0">
        <w:rPr>
          <w:rFonts w:ascii="Times New Roman" w:hAnsi="Times New Roman"/>
          <w:sz w:val="28"/>
          <w:szCs w:val="28"/>
        </w:rPr>
        <w:t>дминистрации;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официальный сайт А</w:t>
      </w:r>
      <w:r w:rsidRPr="003F4FB0">
        <w:rPr>
          <w:rFonts w:ascii="Times New Roman" w:hAnsi="Times New Roman"/>
          <w:i/>
          <w:sz w:val="28"/>
          <w:szCs w:val="28"/>
        </w:rPr>
        <w:t>дминистрации</w:t>
      </w:r>
      <w:r w:rsidRPr="003F4FB0">
        <w:rPr>
          <w:rFonts w:ascii="Times New Roman" w:hAnsi="Times New Roman"/>
          <w:sz w:val="28"/>
          <w:szCs w:val="28"/>
        </w:rPr>
        <w:t xml:space="preserve"> – совокупность информационных ресурсов, размещаемых в соответствии с нормативными правовыми</w:t>
      </w:r>
      <w:r>
        <w:rPr>
          <w:rFonts w:ascii="Times New Roman" w:hAnsi="Times New Roman"/>
          <w:sz w:val="28"/>
          <w:szCs w:val="28"/>
        </w:rPr>
        <w:t xml:space="preserve"> актами Российской Федерации и а</w:t>
      </w:r>
      <w:r w:rsidRPr="003F4FB0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города Байконур</w:t>
      </w:r>
      <w:r w:rsidRPr="003F4FB0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(далее – сеть «Интернет») </w:t>
      </w:r>
      <w:r>
        <w:rPr>
          <w:rFonts w:ascii="Times New Roman" w:hAnsi="Times New Roman"/>
          <w:sz w:val="28"/>
          <w:szCs w:val="28"/>
        </w:rPr>
        <w:t xml:space="preserve">по адресу: </w:t>
      </w:r>
      <w:r w:rsidRPr="003F4FB0">
        <w:rPr>
          <w:rFonts w:ascii="Times New Roman" w:hAnsi="Times New Roman"/>
          <w:sz w:val="28"/>
          <w:szCs w:val="28"/>
        </w:rPr>
        <w:t>www.baikonuradm.ru, опубликованному для всеобщего сведения;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i/>
          <w:sz w:val="28"/>
          <w:szCs w:val="28"/>
        </w:rPr>
        <w:t>электронная почта</w:t>
      </w:r>
      <w:r w:rsidRPr="003F4FB0">
        <w:rPr>
          <w:rFonts w:ascii="Times New Roman" w:hAnsi="Times New Roman"/>
          <w:sz w:val="28"/>
          <w:szCs w:val="28"/>
        </w:rPr>
        <w:t xml:space="preserve"> (e-mail) — технология и предоставляемые ею услуги по пересылке и получению электронных сообщений (называемых «письма» или «электронные письма») по распределенной (в том числе глобальной) компьютерной сети;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i/>
          <w:sz w:val="28"/>
          <w:szCs w:val="28"/>
        </w:rPr>
        <w:t>должностное лицо</w:t>
      </w:r>
      <w:r w:rsidRPr="003F4FB0">
        <w:rPr>
          <w:rFonts w:ascii="Times New Roman" w:hAnsi="Times New Roman"/>
          <w:b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– лицо, постоянно,</w:t>
      </w:r>
      <w:r>
        <w:rPr>
          <w:rFonts w:ascii="Times New Roman" w:hAnsi="Times New Roman"/>
          <w:sz w:val="28"/>
          <w:szCs w:val="28"/>
        </w:rPr>
        <w:t xml:space="preserve"> временно или в соответствии со </w:t>
      </w:r>
      <w:r w:rsidRPr="003F4FB0">
        <w:rPr>
          <w:rFonts w:ascii="Times New Roman" w:hAnsi="Times New Roman"/>
          <w:sz w:val="28"/>
          <w:szCs w:val="28"/>
        </w:rPr>
        <w:t>специальными полномочиями</w:t>
      </w:r>
      <w:r>
        <w:rPr>
          <w:rFonts w:ascii="Times New Roman" w:hAnsi="Times New Roman"/>
          <w:sz w:val="28"/>
          <w:szCs w:val="28"/>
        </w:rPr>
        <w:t xml:space="preserve"> осуществляющее деятельность по </w:t>
      </w:r>
      <w:r w:rsidRPr="003F4FB0">
        <w:rPr>
          <w:rFonts w:ascii="Times New Roman" w:hAnsi="Times New Roman"/>
          <w:sz w:val="28"/>
          <w:szCs w:val="28"/>
        </w:rPr>
        <w:t>предоставлению государственной услуги, а равно лицо, выполняющее организационно-распорядительные функции в рамках предоставления государственной услуги;</w:t>
      </w:r>
    </w:p>
    <w:p w:rsidR="00D320BB" w:rsidRPr="003F4FB0" w:rsidRDefault="00D320BB" w:rsidP="0026341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i/>
          <w:sz w:val="28"/>
          <w:szCs w:val="28"/>
        </w:rPr>
        <w:t>иные понятия и определения,</w:t>
      </w:r>
      <w:r w:rsidRPr="003F4FB0">
        <w:rPr>
          <w:rFonts w:ascii="Times New Roman" w:hAnsi="Times New Roman"/>
          <w:sz w:val="28"/>
          <w:szCs w:val="28"/>
        </w:rPr>
        <w:t xml:space="preserve"> используемые в </w:t>
      </w:r>
      <w:r>
        <w:rPr>
          <w:rFonts w:ascii="Times New Roman" w:hAnsi="Times New Roman"/>
          <w:sz w:val="28"/>
          <w:szCs w:val="28"/>
        </w:rPr>
        <w:t>А</w:t>
      </w:r>
      <w:r w:rsidRPr="003F4FB0">
        <w:rPr>
          <w:rFonts w:ascii="Times New Roman" w:hAnsi="Times New Roman"/>
          <w:sz w:val="28"/>
          <w:szCs w:val="28"/>
        </w:rPr>
        <w:t>дминистративном регламенте, применяются в том значе</w:t>
      </w:r>
      <w:r>
        <w:rPr>
          <w:rFonts w:ascii="Times New Roman" w:hAnsi="Times New Roman"/>
          <w:sz w:val="28"/>
          <w:szCs w:val="28"/>
        </w:rPr>
        <w:t>нии, в каком они используются в </w:t>
      </w:r>
      <w:r w:rsidRPr="003F4FB0">
        <w:rPr>
          <w:rFonts w:ascii="Times New Roman" w:hAnsi="Times New Roman"/>
          <w:sz w:val="28"/>
          <w:szCs w:val="28"/>
        </w:rPr>
        <w:t xml:space="preserve">Федеральном законе № 210-ФЗ и принятых в соответствии с ним нормативных правовых актах Российской Федерации. </w:t>
      </w:r>
    </w:p>
    <w:p w:rsidR="00D320BB" w:rsidRPr="003F4FB0" w:rsidRDefault="00D320BB" w:rsidP="00263416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1.1.4. Административный регламент размещен на о</w:t>
      </w:r>
      <w:r>
        <w:rPr>
          <w:rFonts w:ascii="Times New Roman" w:hAnsi="Times New Roman"/>
          <w:sz w:val="28"/>
          <w:szCs w:val="28"/>
        </w:rPr>
        <w:t>фициальном сайте А</w:t>
      </w:r>
      <w:r w:rsidRPr="003F4FB0">
        <w:rPr>
          <w:rFonts w:ascii="Times New Roman" w:hAnsi="Times New Roman"/>
          <w:sz w:val="28"/>
          <w:szCs w:val="28"/>
        </w:rPr>
        <w:t>дминистрации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в раздел</w:t>
      </w:r>
      <w:r>
        <w:rPr>
          <w:rFonts w:ascii="Times New Roman" w:hAnsi="Times New Roman"/>
          <w:sz w:val="28"/>
          <w:szCs w:val="28"/>
        </w:rPr>
        <w:t>е «Административные регламенты»</w:t>
      </w:r>
      <w:r w:rsidRPr="003F4FB0"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1.2</w:t>
      </w:r>
      <w:r w:rsidRPr="003F4FB0">
        <w:rPr>
          <w:rFonts w:ascii="Times New Roman" w:hAnsi="Times New Roman"/>
          <w:sz w:val="28"/>
          <w:szCs w:val="28"/>
        </w:rPr>
        <w:t>.</w:t>
      </w:r>
      <w:r w:rsidRPr="003F4FB0">
        <w:rPr>
          <w:rFonts w:ascii="Times New Roman" w:hAnsi="Times New Roman"/>
          <w:b/>
          <w:sz w:val="28"/>
          <w:szCs w:val="28"/>
        </w:rPr>
        <w:t> Круг заявителей</w:t>
      </w:r>
    </w:p>
    <w:p w:rsidR="00D320BB" w:rsidRPr="00C329AE" w:rsidRDefault="00D320BB" w:rsidP="00C329AE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329AE">
        <w:rPr>
          <w:rFonts w:ascii="Times New Roman" w:hAnsi="Times New Roman"/>
          <w:sz w:val="28"/>
          <w:szCs w:val="28"/>
        </w:rPr>
        <w:t>Заявителями являются граждане Российской Федерации,</w:t>
      </w:r>
      <w:r>
        <w:rPr>
          <w:rFonts w:ascii="Times New Roman" w:hAnsi="Times New Roman"/>
          <w:color w:val="000000"/>
          <w:sz w:val="28"/>
          <w:szCs w:val="28"/>
        </w:rPr>
        <w:t xml:space="preserve"> претендующие на </w:t>
      </w:r>
      <w:r w:rsidRPr="00C329AE">
        <w:rPr>
          <w:rFonts w:ascii="Times New Roman" w:hAnsi="Times New Roman"/>
          <w:color w:val="000000"/>
          <w:sz w:val="28"/>
          <w:szCs w:val="28"/>
        </w:rPr>
        <w:t xml:space="preserve">присвоение звания «Ветеран труда», проживающие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C329AE">
        <w:rPr>
          <w:rFonts w:ascii="Times New Roman" w:hAnsi="Times New Roman"/>
          <w:color w:val="000000"/>
          <w:sz w:val="28"/>
          <w:szCs w:val="28"/>
        </w:rPr>
        <w:t xml:space="preserve"> город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C329AE">
        <w:rPr>
          <w:rFonts w:ascii="Times New Roman" w:hAnsi="Times New Roman"/>
          <w:color w:val="000000"/>
          <w:sz w:val="28"/>
          <w:szCs w:val="28"/>
        </w:rPr>
        <w:t xml:space="preserve"> Байконур</w:t>
      </w:r>
      <w:r>
        <w:rPr>
          <w:rFonts w:ascii="Times New Roman" w:hAnsi="Times New Roman"/>
          <w:color w:val="000000"/>
          <w:sz w:val="28"/>
          <w:szCs w:val="28"/>
        </w:rPr>
        <w:t>, из числа:</w:t>
      </w:r>
    </w:p>
    <w:p w:rsidR="00D320BB" w:rsidRPr="00C329AE" w:rsidRDefault="00D320BB" w:rsidP="00C329A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лиц, награжденных</w:t>
      </w:r>
      <w:r w:rsidRPr="00C329AE">
        <w:rPr>
          <w:rFonts w:ascii="Times New Roman" w:hAnsi="Times New Roman"/>
          <w:color w:val="000000"/>
          <w:sz w:val="28"/>
          <w:szCs w:val="28"/>
        </w:rPr>
        <w:t xml:space="preserve"> орденами или медалями, либо удо</w:t>
      </w:r>
      <w:r>
        <w:rPr>
          <w:rFonts w:ascii="Times New Roman" w:hAnsi="Times New Roman"/>
          <w:color w:val="000000"/>
          <w:sz w:val="28"/>
          <w:szCs w:val="28"/>
        </w:rPr>
        <w:t>стоенных</w:t>
      </w:r>
      <w:r w:rsidRPr="00C329AE">
        <w:rPr>
          <w:rFonts w:ascii="Times New Roman" w:hAnsi="Times New Roman"/>
          <w:color w:val="000000"/>
          <w:sz w:val="28"/>
          <w:szCs w:val="28"/>
        </w:rPr>
        <w:t xml:space="preserve"> почетных званий СССР, РСФСР или Российс</w:t>
      </w:r>
      <w:r>
        <w:rPr>
          <w:rFonts w:ascii="Times New Roman" w:hAnsi="Times New Roman"/>
          <w:color w:val="000000"/>
          <w:sz w:val="28"/>
          <w:szCs w:val="28"/>
        </w:rPr>
        <w:t>кой Федерации, либо награжденных</w:t>
      </w:r>
      <w:r w:rsidRPr="00C329AE">
        <w:rPr>
          <w:rFonts w:ascii="Times New Roman" w:hAnsi="Times New Roman"/>
          <w:color w:val="000000"/>
          <w:sz w:val="28"/>
          <w:szCs w:val="28"/>
        </w:rPr>
        <w:t xml:space="preserve"> ведомственными з</w:t>
      </w:r>
      <w:r>
        <w:rPr>
          <w:rFonts w:ascii="Times New Roman" w:hAnsi="Times New Roman"/>
          <w:color w:val="000000"/>
          <w:sz w:val="28"/>
          <w:szCs w:val="28"/>
        </w:rPr>
        <w:t>наками отличия в труде и имеющих трудовой стаж не менее 25 </w:t>
      </w:r>
      <w:r w:rsidRPr="00C329AE">
        <w:rPr>
          <w:rFonts w:ascii="Times New Roman" w:hAnsi="Times New Roman"/>
          <w:color w:val="000000"/>
          <w:sz w:val="28"/>
          <w:szCs w:val="28"/>
        </w:rPr>
        <w:t>лет для мужчин и 20 лет для женщин;</w:t>
      </w:r>
    </w:p>
    <w:p w:rsidR="00D320BB" w:rsidRPr="00C329AE" w:rsidRDefault="00D320BB" w:rsidP="00C329AE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лиц, начавших</w:t>
      </w:r>
      <w:r w:rsidRPr="00C329AE">
        <w:rPr>
          <w:rFonts w:ascii="Times New Roman" w:hAnsi="Times New Roman"/>
          <w:color w:val="000000"/>
          <w:sz w:val="28"/>
          <w:szCs w:val="28"/>
        </w:rPr>
        <w:t xml:space="preserve"> трудовую деятельность </w:t>
      </w:r>
      <w:r>
        <w:rPr>
          <w:rFonts w:ascii="Times New Roman" w:hAnsi="Times New Roman"/>
          <w:color w:val="000000"/>
          <w:sz w:val="28"/>
          <w:szCs w:val="28"/>
        </w:rPr>
        <w:t>в несовершеннолетнем возрасте в </w:t>
      </w:r>
      <w:r w:rsidRPr="00C329AE">
        <w:rPr>
          <w:rFonts w:ascii="Times New Roman" w:hAnsi="Times New Roman"/>
          <w:color w:val="000000"/>
          <w:sz w:val="28"/>
          <w:szCs w:val="28"/>
        </w:rPr>
        <w:t>период Великой Отечественной войны и им</w:t>
      </w:r>
      <w:r>
        <w:rPr>
          <w:rFonts w:ascii="Times New Roman" w:hAnsi="Times New Roman"/>
          <w:color w:val="000000"/>
          <w:sz w:val="28"/>
          <w:szCs w:val="28"/>
        </w:rPr>
        <w:t>еющих трудовой стаж не менее 40 лет для мужчин и 35</w:t>
      </w:r>
      <w:r w:rsidRPr="00C329AE">
        <w:rPr>
          <w:rFonts w:ascii="Times New Roman" w:hAnsi="Times New Roman"/>
          <w:color w:val="000000"/>
          <w:sz w:val="28"/>
          <w:szCs w:val="28"/>
        </w:rPr>
        <w:t xml:space="preserve"> лет для</w:t>
      </w:r>
      <w:r w:rsidRPr="00C329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женщин.</w:t>
      </w:r>
    </w:p>
    <w:p w:rsidR="00D320BB" w:rsidRPr="003F4FB0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1.3.</w:t>
      </w:r>
      <w:r w:rsidRPr="003F4FB0">
        <w:rPr>
          <w:rFonts w:ascii="Times New Roman" w:hAnsi="Times New Roman"/>
          <w:sz w:val="28"/>
          <w:szCs w:val="28"/>
        </w:rPr>
        <w:t> </w:t>
      </w:r>
      <w:r w:rsidRPr="003F4FB0">
        <w:rPr>
          <w:rFonts w:ascii="Times New Roman" w:hAnsi="Times New Roman"/>
          <w:b/>
          <w:sz w:val="28"/>
          <w:szCs w:val="28"/>
        </w:rPr>
        <w:t>Порядок информирования о правилах предоставления государственной услуги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1.3.1. Информация об</w:t>
      </w:r>
      <w:r>
        <w:rPr>
          <w:rFonts w:ascii="Times New Roman" w:hAnsi="Times New Roman"/>
          <w:sz w:val="28"/>
          <w:szCs w:val="28"/>
        </w:rPr>
        <w:t xml:space="preserve"> Управлении</w:t>
      </w:r>
      <w:r w:rsidRPr="003F4FB0">
        <w:rPr>
          <w:rFonts w:ascii="Times New Roman" w:hAnsi="Times New Roman"/>
          <w:sz w:val="28"/>
          <w:szCs w:val="28"/>
        </w:rPr>
        <w:t>, предоставляющем государственную услугу, о его месте нахождения, графике работы и номерах телефонов для справок (консультаций), о порядке предостав</w:t>
      </w:r>
      <w:r>
        <w:rPr>
          <w:rFonts w:ascii="Times New Roman" w:hAnsi="Times New Roman"/>
          <w:sz w:val="28"/>
          <w:szCs w:val="28"/>
        </w:rPr>
        <w:t>ления государственной услуги, о </w:t>
      </w:r>
      <w:r w:rsidRPr="003F4FB0">
        <w:rPr>
          <w:rFonts w:ascii="Times New Roman" w:hAnsi="Times New Roman"/>
          <w:sz w:val="28"/>
          <w:szCs w:val="28"/>
        </w:rPr>
        <w:t>порядке получения консультаций заявителем, а также об организациях, участвующих в предоставлении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>, размещается в </w:t>
      </w:r>
      <w:r w:rsidRPr="003F4FB0">
        <w:rPr>
          <w:rFonts w:ascii="Times New Roman" w:hAnsi="Times New Roman"/>
          <w:sz w:val="28"/>
          <w:szCs w:val="28"/>
        </w:rPr>
        <w:t>информационно-телекоммуникационн</w:t>
      </w:r>
      <w:r>
        <w:rPr>
          <w:rFonts w:ascii="Times New Roman" w:hAnsi="Times New Roman"/>
          <w:sz w:val="28"/>
          <w:szCs w:val="28"/>
        </w:rPr>
        <w:t>ых сетях общего пользования, на </w:t>
      </w:r>
      <w:r w:rsidRPr="003F4FB0">
        <w:rPr>
          <w:rFonts w:ascii="Times New Roman" w:hAnsi="Times New Roman"/>
          <w:sz w:val="28"/>
          <w:szCs w:val="28"/>
        </w:rPr>
        <w:t>информационных стендах, в средствах массовой информации, в раздаточных информационных материалах (брошюрах, буклетах), а именно:</w:t>
      </w:r>
    </w:p>
    <w:p w:rsidR="00D320BB" w:rsidRDefault="00D320BB" w:rsidP="00263416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а) в сети «</w:t>
      </w:r>
      <w:r>
        <w:rPr>
          <w:rFonts w:ascii="Times New Roman" w:hAnsi="Times New Roman"/>
          <w:sz w:val="28"/>
          <w:szCs w:val="28"/>
        </w:rPr>
        <w:t>Интернет» на официальном сайте А</w:t>
      </w:r>
      <w:r w:rsidRPr="003F4FB0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в сети «Интернет»</w:t>
      </w:r>
      <w:r w:rsidRPr="00F2282A">
        <w:rPr>
          <w:rFonts w:ascii="Times New Roman" w:hAnsi="Times New Roman"/>
          <w:sz w:val="28"/>
          <w:szCs w:val="28"/>
        </w:rPr>
        <w:t xml:space="preserve"> </w:t>
      </w:r>
      <w:r w:rsidRPr="00E57BF9">
        <w:rPr>
          <w:rFonts w:ascii="Times New Roman" w:hAnsi="Times New Roman"/>
          <w:i/>
          <w:sz w:val="28"/>
          <w:szCs w:val="28"/>
        </w:rPr>
        <w:t xml:space="preserve">(в разделе «Социальная поддержка» (путь: «Главная &gt; Социальная сфера &gt; Социальная поддержка &gt; Управление социальной защиты населения </w:t>
      </w:r>
      <w:r w:rsidRPr="00E57BF9">
        <w:rPr>
          <w:rFonts w:ascii="Times New Roman" w:hAnsi="Times New Roman"/>
          <w:i/>
          <w:sz w:val="28"/>
          <w:szCs w:val="28"/>
        </w:rPr>
        <w:br/>
        <w:t>г. Байконур &gt; Организационный отдел</w:t>
      </w:r>
      <w:r>
        <w:rPr>
          <w:rFonts w:ascii="Times New Roman" w:hAnsi="Times New Roman"/>
          <w:i/>
          <w:sz w:val="28"/>
          <w:szCs w:val="28"/>
        </w:rPr>
        <w:t>»)</w:t>
      </w:r>
      <w:r w:rsidRPr="00E57BF9">
        <w:rPr>
          <w:rFonts w:ascii="Times New Roman" w:hAnsi="Times New Roman"/>
          <w:i/>
          <w:sz w:val="28"/>
          <w:szCs w:val="28"/>
        </w:rPr>
        <w:t>);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б) на информационных стендах непосредственно в здании (помещениях для приема з</w:t>
      </w:r>
      <w:r>
        <w:rPr>
          <w:rFonts w:ascii="Times New Roman" w:hAnsi="Times New Roman"/>
          <w:sz w:val="28"/>
          <w:szCs w:val="28"/>
        </w:rPr>
        <w:t>аявителей) Управления</w:t>
      </w:r>
      <w:r w:rsidRPr="003F4FB0">
        <w:rPr>
          <w:rFonts w:ascii="Times New Roman" w:hAnsi="Times New Roman"/>
          <w:sz w:val="28"/>
          <w:szCs w:val="28"/>
        </w:rPr>
        <w:t>;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в) в средствах массовой информации – в городской еженедельной газете «Байконур»</w:t>
      </w:r>
      <w:r w:rsidRPr="00F2282A">
        <w:rPr>
          <w:rFonts w:ascii="Times New Roman" w:hAnsi="Times New Roman"/>
          <w:sz w:val="28"/>
          <w:szCs w:val="28"/>
        </w:rPr>
        <w:t>;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г) в раздаточных информационных материалах (брош</w:t>
      </w:r>
      <w:r>
        <w:rPr>
          <w:rFonts w:ascii="Times New Roman" w:hAnsi="Times New Roman"/>
          <w:sz w:val="28"/>
          <w:szCs w:val="28"/>
        </w:rPr>
        <w:t>юрах, буклетах, памятках) Управления</w:t>
      </w:r>
      <w:r w:rsidRPr="003F4FB0"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1.3.2. Информация о месте на</w:t>
      </w:r>
      <w:r>
        <w:rPr>
          <w:rFonts w:ascii="Times New Roman" w:hAnsi="Times New Roman"/>
          <w:sz w:val="28"/>
          <w:szCs w:val="28"/>
        </w:rPr>
        <w:t>хождения и графике работы Управления</w:t>
      </w:r>
      <w:r w:rsidRPr="003F4FB0">
        <w:rPr>
          <w:rFonts w:ascii="Times New Roman" w:hAnsi="Times New Roman"/>
          <w:sz w:val="28"/>
          <w:szCs w:val="28"/>
        </w:rPr>
        <w:t xml:space="preserve">, предоставляющего государственную услугу: 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а) </w:t>
      </w:r>
      <w:r>
        <w:rPr>
          <w:rFonts w:ascii="Times New Roman" w:hAnsi="Times New Roman"/>
          <w:sz w:val="28"/>
          <w:szCs w:val="28"/>
        </w:rPr>
        <w:t>Управление</w:t>
      </w:r>
      <w:r w:rsidRPr="003F4FB0">
        <w:rPr>
          <w:rFonts w:ascii="Times New Roman" w:hAnsi="Times New Roman"/>
          <w:sz w:val="28"/>
          <w:szCs w:val="28"/>
        </w:rPr>
        <w:t xml:space="preserve"> – орган исполнительной власти города Байконур, обеспечивающий реализацию государственной политики в области социальной защиты населения;</w:t>
      </w:r>
    </w:p>
    <w:p w:rsidR="00D320BB" w:rsidRPr="003F4FB0" w:rsidRDefault="00D320BB" w:rsidP="00E60E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б)</w:t>
      </w:r>
      <w:r w:rsidRPr="003F4FB0">
        <w:rPr>
          <w:rFonts w:ascii="Times New Roman" w:hAnsi="Times New Roman"/>
          <w:b/>
          <w:sz w:val="28"/>
          <w:szCs w:val="28"/>
        </w:rPr>
        <w:t> </w:t>
      </w:r>
      <w:r w:rsidRPr="003F4FB0">
        <w:rPr>
          <w:rFonts w:ascii="Times New Roman" w:hAnsi="Times New Roman"/>
          <w:sz w:val="28"/>
          <w:szCs w:val="28"/>
        </w:rPr>
        <w:t xml:space="preserve">местонахождение </w:t>
      </w:r>
      <w:r>
        <w:rPr>
          <w:rFonts w:ascii="Times New Roman" w:hAnsi="Times New Roman"/>
          <w:sz w:val="28"/>
          <w:szCs w:val="28"/>
        </w:rPr>
        <w:t>Управления</w:t>
      </w:r>
      <w:r w:rsidRPr="003F4FB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имени космонавта Титова Г.С. </w:t>
      </w:r>
      <w:r w:rsidRPr="003F4FB0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>, д. 13</w:t>
      </w:r>
      <w:r w:rsidRPr="003F4FB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3F4FB0">
        <w:rPr>
          <w:rFonts w:ascii="Times New Roman" w:hAnsi="Times New Roman"/>
          <w:sz w:val="28"/>
          <w:szCs w:val="28"/>
        </w:rPr>
        <w:t>г. Байконур;</w:t>
      </w:r>
    </w:p>
    <w:p w:rsidR="00D320BB" w:rsidRDefault="00D320BB" w:rsidP="00130B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в) почтовый адрес для напр</w:t>
      </w:r>
      <w:r>
        <w:rPr>
          <w:rFonts w:ascii="Times New Roman" w:hAnsi="Times New Roman"/>
          <w:sz w:val="28"/>
          <w:szCs w:val="28"/>
        </w:rPr>
        <w:t xml:space="preserve">авления документов и обращений: </w:t>
      </w:r>
      <w:r w:rsidRPr="003F4FB0">
        <w:rPr>
          <w:rFonts w:ascii="Times New Roman" w:hAnsi="Times New Roman"/>
          <w:sz w:val="28"/>
          <w:szCs w:val="28"/>
        </w:rPr>
        <w:t>Управление социальной защиты населения</w:t>
      </w:r>
      <w:r>
        <w:rPr>
          <w:rFonts w:ascii="Times New Roman" w:hAnsi="Times New Roman"/>
          <w:sz w:val="28"/>
          <w:szCs w:val="28"/>
        </w:rPr>
        <w:t xml:space="preserve">, имени космонавта Титова Г.С. </w:t>
      </w:r>
      <w:r w:rsidRPr="003F4FB0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>, д. 13</w:t>
      </w:r>
      <w:r w:rsidRPr="003F4FB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3F4FB0">
        <w:rPr>
          <w:rFonts w:ascii="Times New Roman" w:hAnsi="Times New Roman"/>
          <w:sz w:val="28"/>
          <w:szCs w:val="28"/>
        </w:rPr>
        <w:t>г. Байконур, 468320</w:t>
      </w:r>
      <w:r>
        <w:rPr>
          <w:rFonts w:ascii="Times New Roman" w:hAnsi="Times New Roman"/>
          <w:sz w:val="28"/>
          <w:szCs w:val="28"/>
        </w:rPr>
        <w:t>;</w:t>
      </w:r>
      <w:r w:rsidRPr="003F4FB0">
        <w:rPr>
          <w:rFonts w:ascii="Times New Roman" w:hAnsi="Times New Roman"/>
          <w:sz w:val="28"/>
          <w:szCs w:val="28"/>
        </w:rPr>
        <w:t xml:space="preserve"> 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г) график (режим) работы должностных лиц </w:t>
      </w:r>
      <w:r>
        <w:rPr>
          <w:rFonts w:ascii="Times New Roman" w:hAnsi="Times New Roman"/>
          <w:sz w:val="28"/>
          <w:szCs w:val="28"/>
        </w:rPr>
        <w:t>Управления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устанавливается с </w:t>
      </w:r>
      <w:r w:rsidRPr="003F4FB0">
        <w:rPr>
          <w:rFonts w:ascii="Times New Roman" w:hAnsi="Times New Roman"/>
          <w:sz w:val="28"/>
          <w:szCs w:val="28"/>
        </w:rPr>
        <w:t>учетом требований Трудового кодекса Российской Федерации и внутреннего служебного (трудового) распорядка</w:t>
      </w:r>
      <w:r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Управлению</w:t>
      </w:r>
      <w:r w:rsidRPr="003F4FB0">
        <w:rPr>
          <w:rFonts w:ascii="Times New Roman" w:hAnsi="Times New Roman"/>
          <w:sz w:val="28"/>
          <w:szCs w:val="28"/>
        </w:rPr>
        <w:t xml:space="preserve"> установлен следующий режим работы:</w:t>
      </w:r>
      <w:r w:rsidRPr="003F4FB0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Ind w:w="817" w:type="dxa"/>
        <w:tblLayout w:type="fixed"/>
        <w:tblLook w:val="0000"/>
      </w:tblPr>
      <w:tblGrid>
        <w:gridCol w:w="3260"/>
        <w:gridCol w:w="5386"/>
      </w:tblGrid>
      <w:tr w:rsidR="00D320BB" w:rsidRPr="003F4FB0" w:rsidTr="001C59E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pStyle w:val="Heading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понедельник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08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pStyle w:val="Heading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вторник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08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 xml:space="preserve"> 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>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pStyle w:val="Heading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среда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08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pStyle w:val="Heading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четверг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08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pStyle w:val="Heading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пятница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08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pStyle w:val="Heading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перерыв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13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- 15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</w:p>
        </w:tc>
      </w:tr>
      <w:tr w:rsidR="00D320BB" w:rsidRPr="003F4FB0" w:rsidTr="001C59E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pStyle w:val="Heading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выходные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num" w:pos="0"/>
              </w:tabs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суббота, воскресенье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320BB" w:rsidRPr="003F4FB0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</w:t>
      </w:r>
      <w:r w:rsidRPr="003F4FB0">
        <w:rPr>
          <w:rFonts w:ascii="Times New Roman" w:hAnsi="Times New Roman"/>
          <w:sz w:val="28"/>
          <w:szCs w:val="28"/>
        </w:rPr>
        <w:t xml:space="preserve"> осуществляет прием заявител</w:t>
      </w:r>
      <w:r>
        <w:rPr>
          <w:rFonts w:ascii="Times New Roman" w:hAnsi="Times New Roman"/>
          <w:sz w:val="28"/>
          <w:szCs w:val="28"/>
        </w:rPr>
        <w:t>ей ежемесячно с 1 по 25 число в </w:t>
      </w:r>
      <w:r w:rsidRPr="003F4FB0">
        <w:rPr>
          <w:rFonts w:ascii="Times New Roman" w:hAnsi="Times New Roman"/>
          <w:sz w:val="28"/>
          <w:szCs w:val="28"/>
        </w:rPr>
        <w:t>соответствии со следующим графиком:</w:t>
      </w:r>
    </w:p>
    <w:tbl>
      <w:tblPr>
        <w:tblW w:w="0" w:type="auto"/>
        <w:tblInd w:w="817" w:type="dxa"/>
        <w:tblLayout w:type="fixed"/>
        <w:tblLook w:val="0000"/>
      </w:tblPr>
      <w:tblGrid>
        <w:gridCol w:w="3240"/>
        <w:gridCol w:w="5400"/>
      </w:tblGrid>
      <w:tr w:rsidR="00D320BB" w:rsidRPr="003F4FB0" w:rsidTr="001C59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15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15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15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15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- 18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30</w:t>
            </w:r>
          </w:p>
        </w:tc>
      </w:tr>
      <w:tr w:rsidR="00D320BB" w:rsidRPr="003F4FB0" w:rsidTr="001C59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внутренние работы</w:t>
            </w:r>
          </w:p>
        </w:tc>
      </w:tr>
      <w:tr w:rsidR="00D320BB" w:rsidRPr="003F4FB0" w:rsidTr="001C59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 xml:space="preserve">перерыв 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13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  <w:r w:rsidRPr="003F4FB0">
              <w:rPr>
                <w:rFonts w:ascii="Times New Roman" w:hAnsi="Times New Roman"/>
                <w:sz w:val="28"/>
                <w:szCs w:val="28"/>
              </w:rPr>
              <w:t xml:space="preserve"> - 15</w:t>
            </w:r>
            <w:r w:rsidRPr="003F4FB0">
              <w:rPr>
                <w:rFonts w:ascii="Times New Roman" w:hAnsi="Times New Roman"/>
                <w:sz w:val="28"/>
                <w:szCs w:val="28"/>
                <w:u w:val="single"/>
                <w:vertAlign w:val="superscript"/>
              </w:rPr>
              <w:t>00</w:t>
            </w:r>
          </w:p>
        </w:tc>
      </w:tr>
      <w:tr w:rsidR="00D320BB" w:rsidRPr="003F4FB0" w:rsidTr="001C59E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выходные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320BB" w:rsidRPr="003F4FB0" w:rsidRDefault="00D320BB" w:rsidP="003F4FB0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FB0">
              <w:rPr>
                <w:rFonts w:ascii="Times New Roman" w:hAnsi="Times New Roman"/>
                <w:sz w:val="28"/>
                <w:szCs w:val="28"/>
              </w:rPr>
              <w:t>суббота, воскресенье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320BB" w:rsidRPr="003F4FB0" w:rsidRDefault="00D320BB" w:rsidP="003523FC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телефоны для справок (в Управлении</w:t>
      </w:r>
      <w:r w:rsidRPr="003F4FB0">
        <w:rPr>
          <w:rFonts w:ascii="Times New Roman" w:hAnsi="Times New Roman"/>
          <w:sz w:val="28"/>
          <w:szCs w:val="28"/>
        </w:rPr>
        <w:t>):</w:t>
      </w:r>
    </w:p>
    <w:p w:rsidR="00D320BB" w:rsidRPr="003F4FB0" w:rsidRDefault="00D320BB" w:rsidP="003523FC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(33622) 7-44-05, 4-12-23</w:t>
      </w:r>
      <w:r w:rsidRPr="003F4FB0">
        <w:rPr>
          <w:rFonts w:ascii="Times New Roman" w:hAnsi="Times New Roman"/>
          <w:sz w:val="28"/>
          <w:szCs w:val="28"/>
        </w:rPr>
        <w:t>;</w:t>
      </w:r>
    </w:p>
    <w:p w:rsidR="00D320BB" w:rsidRPr="003F4FB0" w:rsidRDefault="00D320BB" w:rsidP="003523FC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е) </w:t>
      </w:r>
      <w:r>
        <w:rPr>
          <w:rFonts w:ascii="Times New Roman" w:hAnsi="Times New Roman"/>
          <w:sz w:val="28"/>
          <w:szCs w:val="28"/>
        </w:rPr>
        <w:t>н</w:t>
      </w:r>
      <w:r w:rsidRPr="003F4FB0">
        <w:rPr>
          <w:rFonts w:ascii="Times New Roman" w:hAnsi="Times New Roman"/>
          <w:sz w:val="28"/>
          <w:szCs w:val="28"/>
        </w:rPr>
        <w:t xml:space="preserve">омер телефакса для приема обращений заявителей: </w:t>
      </w:r>
    </w:p>
    <w:p w:rsidR="00D320BB" w:rsidRPr="003F4FB0" w:rsidRDefault="00D320BB" w:rsidP="003523FC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8 (33622) 7-44-05;</w:t>
      </w:r>
    </w:p>
    <w:p w:rsidR="00D320BB" w:rsidRPr="003F4FB0" w:rsidRDefault="00D320BB" w:rsidP="003523FC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ж) телефон</w:t>
      </w:r>
      <w:r w:rsidRPr="003F4F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организационного отдела Управления,</w:t>
      </w:r>
      <w:r w:rsidRPr="003F4FB0">
        <w:rPr>
          <w:rFonts w:ascii="Times New Roman" w:hAnsi="Times New Roman"/>
          <w:sz w:val="28"/>
          <w:szCs w:val="28"/>
        </w:rPr>
        <w:t xml:space="preserve"> по которому предоставляется информация о правилах и процедурах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 xml:space="preserve">предоставления государственной услуги: </w:t>
      </w:r>
    </w:p>
    <w:p w:rsidR="00D320BB" w:rsidRPr="003F4FB0" w:rsidRDefault="00D320BB" w:rsidP="003523FC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8 (33622) </w:t>
      </w:r>
      <w:r>
        <w:rPr>
          <w:rFonts w:ascii="Times New Roman" w:hAnsi="Times New Roman"/>
          <w:sz w:val="28"/>
          <w:szCs w:val="28"/>
        </w:rPr>
        <w:t>4-12-23;</w:t>
      </w:r>
    </w:p>
    <w:p w:rsidR="00D320BB" w:rsidRDefault="00D320BB" w:rsidP="00263416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з) о</w:t>
      </w:r>
      <w:r>
        <w:rPr>
          <w:rFonts w:ascii="Times New Roman" w:hAnsi="Times New Roman"/>
          <w:sz w:val="28"/>
          <w:szCs w:val="28"/>
        </w:rPr>
        <w:t>фициальный сайт А</w:t>
      </w:r>
      <w:r w:rsidRPr="003F4FB0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BF9">
        <w:rPr>
          <w:rFonts w:ascii="Times New Roman" w:hAnsi="Times New Roman"/>
          <w:i/>
          <w:sz w:val="28"/>
          <w:szCs w:val="28"/>
        </w:rPr>
        <w:t>(раздел «Социальная поддержка» подраздел «Управление социальной защиты населения г. Байконур» (путь: «Главная &gt; Социальная сфера &gt; Социальная поддержка &gt; Управление социальной защиты населения г. Байконур &gt; Организационный отдел»</w:t>
      </w:r>
      <w:r>
        <w:rPr>
          <w:rFonts w:ascii="Times New Roman" w:hAnsi="Times New Roman"/>
          <w:i/>
          <w:sz w:val="28"/>
          <w:szCs w:val="28"/>
        </w:rPr>
        <w:t>)</w:t>
      </w:r>
      <w:r w:rsidRPr="00E57BF9">
        <w:rPr>
          <w:rFonts w:ascii="Times New Roman" w:hAnsi="Times New Roman"/>
          <w:i/>
          <w:sz w:val="28"/>
          <w:szCs w:val="28"/>
        </w:rPr>
        <w:t>);</w:t>
      </w:r>
    </w:p>
    <w:p w:rsidR="00D320BB" w:rsidRPr="00581B0F" w:rsidRDefault="00D320BB" w:rsidP="00E57B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и) </w:t>
      </w:r>
      <w:r>
        <w:rPr>
          <w:rFonts w:ascii="Times New Roman" w:hAnsi="Times New Roman"/>
          <w:sz w:val="28"/>
          <w:szCs w:val="28"/>
        </w:rPr>
        <w:t>а</w:t>
      </w:r>
      <w:r w:rsidRPr="00581B0F">
        <w:rPr>
          <w:rFonts w:ascii="Times New Roman" w:hAnsi="Times New Roman"/>
          <w:sz w:val="28"/>
          <w:szCs w:val="28"/>
        </w:rPr>
        <w:t>дрес электронной почты Управлен</w:t>
      </w:r>
      <w:r>
        <w:rPr>
          <w:rFonts w:ascii="Times New Roman" w:hAnsi="Times New Roman"/>
          <w:sz w:val="28"/>
          <w:szCs w:val="28"/>
        </w:rPr>
        <w:t>ия для направления обращений по </w:t>
      </w:r>
      <w:r w:rsidRPr="00581B0F">
        <w:rPr>
          <w:rFonts w:ascii="Times New Roman" w:hAnsi="Times New Roman"/>
          <w:sz w:val="28"/>
          <w:szCs w:val="28"/>
        </w:rPr>
        <w:t>электронной почте</w:t>
      </w:r>
      <w:r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DF590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uszn.baikonur@mail.ru</w:t>
        </w:r>
      </w:hyperlink>
      <w:r w:rsidRPr="00581B0F">
        <w:rPr>
          <w:rFonts w:ascii="Times New Roman" w:hAnsi="Times New Roman"/>
          <w:sz w:val="28"/>
          <w:szCs w:val="28"/>
        </w:rPr>
        <w:t>.</w:t>
      </w:r>
      <w:r w:rsidRPr="00DB2650">
        <w:rPr>
          <w:rFonts w:ascii="Times New Roman" w:hAnsi="Times New Roman"/>
          <w:sz w:val="28"/>
          <w:szCs w:val="28"/>
        </w:rPr>
        <w:t xml:space="preserve"> </w:t>
      </w:r>
      <w:r w:rsidRPr="00581B0F">
        <w:rPr>
          <w:rFonts w:ascii="Times New Roman" w:hAnsi="Times New Roman"/>
          <w:sz w:val="28"/>
          <w:szCs w:val="28"/>
        </w:rPr>
        <w:t>(далее – адрес электронной почты</w:t>
      </w:r>
      <w:r>
        <w:rPr>
          <w:rFonts w:ascii="Times New Roman" w:hAnsi="Times New Roman"/>
          <w:sz w:val="28"/>
          <w:szCs w:val="28"/>
        </w:rPr>
        <w:t>).</w:t>
      </w:r>
    </w:p>
    <w:p w:rsidR="00D320BB" w:rsidRPr="00581B0F" w:rsidRDefault="00D320BB" w:rsidP="00E57B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1.3.3. </w:t>
      </w:r>
      <w:r w:rsidRPr="00581B0F">
        <w:rPr>
          <w:rFonts w:ascii="Times New Roman" w:hAnsi="Times New Roman"/>
          <w:sz w:val="28"/>
          <w:szCs w:val="28"/>
        </w:rPr>
        <w:t>Информация о мест</w:t>
      </w:r>
      <w:r>
        <w:rPr>
          <w:rFonts w:ascii="Times New Roman" w:hAnsi="Times New Roman"/>
          <w:sz w:val="28"/>
          <w:szCs w:val="28"/>
        </w:rPr>
        <w:t>ах нахождения и графике работы А</w:t>
      </w:r>
      <w:r w:rsidRPr="00581B0F">
        <w:rPr>
          <w:rFonts w:ascii="Times New Roman" w:hAnsi="Times New Roman"/>
          <w:sz w:val="28"/>
          <w:szCs w:val="28"/>
        </w:rPr>
        <w:t>дминистрации, ее структурных подразделений, орг</w:t>
      </w:r>
      <w:r>
        <w:rPr>
          <w:rFonts w:ascii="Times New Roman" w:hAnsi="Times New Roman"/>
          <w:sz w:val="28"/>
          <w:szCs w:val="28"/>
        </w:rPr>
        <w:t>анизаций, находящихся в ведении А</w:t>
      </w:r>
      <w:r w:rsidRPr="00581B0F">
        <w:rPr>
          <w:rFonts w:ascii="Times New Roman" w:hAnsi="Times New Roman"/>
          <w:sz w:val="28"/>
          <w:szCs w:val="28"/>
        </w:rPr>
        <w:t>дминистрации и непосредственно участвующих в предос</w:t>
      </w:r>
      <w:r>
        <w:rPr>
          <w:rFonts w:ascii="Times New Roman" w:hAnsi="Times New Roman"/>
          <w:sz w:val="28"/>
          <w:szCs w:val="28"/>
        </w:rPr>
        <w:t xml:space="preserve">тавлении государственной услуги размещается </w:t>
      </w:r>
      <w:r w:rsidRPr="00581B0F">
        <w:rPr>
          <w:rFonts w:ascii="Times New Roman" w:hAnsi="Times New Roman"/>
          <w:sz w:val="28"/>
          <w:szCs w:val="28"/>
        </w:rPr>
        <w:t>в сети «Интерне</w:t>
      </w:r>
      <w:r>
        <w:rPr>
          <w:rFonts w:ascii="Times New Roman" w:hAnsi="Times New Roman"/>
          <w:sz w:val="28"/>
          <w:szCs w:val="28"/>
        </w:rPr>
        <w:t>т» на официальном сайте А</w:t>
      </w:r>
      <w:r w:rsidRPr="00581B0F">
        <w:rPr>
          <w:rFonts w:ascii="Times New Roman" w:hAnsi="Times New Roman"/>
          <w:sz w:val="28"/>
          <w:szCs w:val="28"/>
        </w:rPr>
        <w:t xml:space="preserve">дминистрации </w:t>
      </w:r>
      <w:r w:rsidRPr="00C31C8F">
        <w:rPr>
          <w:rFonts w:ascii="Times New Roman" w:hAnsi="Times New Roman"/>
          <w:i/>
          <w:sz w:val="28"/>
          <w:szCs w:val="28"/>
        </w:rPr>
        <w:t>(в разделе «Социальная поддержка» (путь: «Главная &gt; Администрация &gt;Социальная поддержка &gt; Управление социальной защиты населения г. Байконур»));</w:t>
      </w:r>
    </w:p>
    <w:p w:rsidR="00D320BB" w:rsidRPr="003F4FB0" w:rsidRDefault="00D320BB" w:rsidP="00263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1.3.4.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На официальном сайте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3F4FB0">
        <w:rPr>
          <w:rFonts w:ascii="Times New Roman" w:hAnsi="Times New Roman"/>
          <w:sz w:val="28"/>
          <w:szCs w:val="28"/>
        </w:rPr>
        <w:t xml:space="preserve">дминистрации и непосредственно на стендах в здании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3F4FB0">
        <w:rPr>
          <w:rFonts w:ascii="Times New Roman" w:hAnsi="Times New Roman"/>
          <w:sz w:val="28"/>
          <w:szCs w:val="28"/>
        </w:rPr>
        <w:t>(в помещениях для приема заявителей и местах ожидания (далее – присутственные места) раз</w:t>
      </w:r>
      <w:r>
        <w:rPr>
          <w:rFonts w:ascii="Times New Roman" w:hAnsi="Times New Roman"/>
          <w:sz w:val="28"/>
          <w:szCs w:val="28"/>
        </w:rPr>
        <w:t>мещается следующая информация о </w:t>
      </w:r>
      <w:r w:rsidRPr="003F4FB0">
        <w:rPr>
          <w:rFonts w:ascii="Times New Roman" w:hAnsi="Times New Roman"/>
          <w:sz w:val="28"/>
          <w:szCs w:val="28"/>
        </w:rPr>
        <w:t>предоставлении государственной услуги: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а) на стендах: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заявителей;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исчерпывающая информация о порядке предоставления государственной услуги (в виде блок-схемы, наглядно отображающей алгоритм прохождения административных процедур);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текст </w:t>
      </w:r>
      <w:r>
        <w:rPr>
          <w:rFonts w:ascii="Times New Roman" w:hAnsi="Times New Roman"/>
          <w:sz w:val="28"/>
          <w:szCs w:val="28"/>
        </w:rPr>
        <w:t>А</w:t>
      </w:r>
      <w:r w:rsidRPr="003F4FB0">
        <w:rPr>
          <w:rFonts w:ascii="Times New Roman" w:hAnsi="Times New Roman"/>
          <w:sz w:val="28"/>
          <w:szCs w:val="28"/>
        </w:rPr>
        <w:t xml:space="preserve">дминистративного регламента </w:t>
      </w:r>
      <w:r>
        <w:rPr>
          <w:rFonts w:ascii="Times New Roman" w:hAnsi="Times New Roman"/>
          <w:sz w:val="28"/>
          <w:szCs w:val="28"/>
        </w:rPr>
        <w:t>с приложениями (полная версия в </w:t>
      </w:r>
      <w:r w:rsidRPr="003F4FB0">
        <w:rPr>
          <w:rFonts w:ascii="Times New Roman" w:hAnsi="Times New Roman"/>
          <w:sz w:val="28"/>
          <w:szCs w:val="28"/>
        </w:rPr>
        <w:t>сети «Интернет» на официальном сайте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3F4FB0">
        <w:rPr>
          <w:rFonts w:ascii="Times New Roman" w:hAnsi="Times New Roman"/>
          <w:sz w:val="28"/>
          <w:szCs w:val="28"/>
        </w:rPr>
        <w:t>дминистрации);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схема размещения должностных лиц и режим приема ими заявителей; номера кабинетов, в которых предоставляется государственная услуга, фамилии, имена, отчества (последнее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 xml:space="preserve">– при его наличии) и должности соответствующих должностных лиц; 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извлечения из законодательных и иных нормативных правовых актов, содержащих нормы, регулирующие предоставление государственной услуги;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извлечения из законодательных и ины</w:t>
      </w:r>
      <w:r>
        <w:rPr>
          <w:rFonts w:ascii="Times New Roman" w:hAnsi="Times New Roman"/>
          <w:sz w:val="28"/>
          <w:szCs w:val="28"/>
        </w:rPr>
        <w:t>х нормативных правовых актов по </w:t>
      </w:r>
      <w:r w:rsidRPr="003F4FB0">
        <w:rPr>
          <w:rFonts w:ascii="Times New Roman" w:hAnsi="Times New Roman"/>
          <w:sz w:val="28"/>
          <w:szCs w:val="28"/>
        </w:rPr>
        <w:t xml:space="preserve">наиболее часто задаваемым вопросам; 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перечень документов, направляемых заявителем</w:t>
      </w:r>
      <w:r>
        <w:rPr>
          <w:rFonts w:ascii="Times New Roman" w:hAnsi="Times New Roman"/>
          <w:sz w:val="28"/>
          <w:szCs w:val="28"/>
        </w:rPr>
        <w:t>,</w:t>
      </w:r>
      <w:r w:rsidRPr="003F4FB0">
        <w:rPr>
          <w:rFonts w:ascii="Times New Roman" w:hAnsi="Times New Roman"/>
          <w:sz w:val="28"/>
          <w:szCs w:val="28"/>
        </w:rPr>
        <w:t xml:space="preserve"> и требования, предъявляемые к этим документам;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перечень оснований для отказа в предоставлении государственной услуги;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обжалования решений</w:t>
      </w:r>
      <w:r w:rsidRPr="003F4FB0">
        <w:rPr>
          <w:rFonts w:ascii="Times New Roman" w:hAnsi="Times New Roman"/>
          <w:sz w:val="28"/>
          <w:szCs w:val="28"/>
        </w:rPr>
        <w:t>, действий или бездействия должностных лиц, предоставляющих государственную услугу;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иная информация, касающаяся предоставления государственной услуги.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б) на официальном сайте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3F4FB0">
        <w:rPr>
          <w:rFonts w:ascii="Times New Roman" w:hAnsi="Times New Roman"/>
          <w:sz w:val="28"/>
          <w:szCs w:val="28"/>
        </w:rPr>
        <w:t>дминистрации: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заявителей</w:t>
      </w:r>
      <w:r w:rsidRPr="003F4FB0">
        <w:rPr>
          <w:rFonts w:ascii="Times New Roman" w:hAnsi="Times New Roman"/>
          <w:sz w:val="28"/>
          <w:szCs w:val="28"/>
        </w:rPr>
        <w:t>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полное наименование, почтовый адре</w:t>
      </w:r>
      <w:r>
        <w:rPr>
          <w:rFonts w:ascii="Times New Roman" w:hAnsi="Times New Roman"/>
          <w:sz w:val="28"/>
          <w:szCs w:val="28"/>
        </w:rPr>
        <w:t>с, адрес электронной почты Управления</w:t>
      </w:r>
      <w:r w:rsidRPr="003F4FB0">
        <w:rPr>
          <w:rFonts w:ascii="Times New Roman" w:hAnsi="Times New Roman"/>
          <w:sz w:val="28"/>
          <w:szCs w:val="28"/>
        </w:rPr>
        <w:t>; участников информационного обмена;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справочные телефоны, по которым можно получить консультацию </w:t>
      </w:r>
      <w:r>
        <w:rPr>
          <w:rFonts w:ascii="Times New Roman" w:hAnsi="Times New Roman"/>
          <w:sz w:val="28"/>
          <w:szCs w:val="28"/>
        </w:rPr>
        <w:t>о </w:t>
      </w:r>
      <w:r w:rsidRPr="003F4FB0">
        <w:rPr>
          <w:rFonts w:ascii="Times New Roman" w:hAnsi="Times New Roman"/>
          <w:sz w:val="28"/>
          <w:szCs w:val="28"/>
        </w:rPr>
        <w:t>порядке предоставления государственной услуги;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текст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3F4FB0">
        <w:rPr>
          <w:rFonts w:ascii="Times New Roman" w:hAnsi="Times New Roman"/>
          <w:sz w:val="28"/>
          <w:szCs w:val="28"/>
        </w:rPr>
        <w:t xml:space="preserve">дминистративного регламента </w:t>
      </w:r>
      <w:r>
        <w:rPr>
          <w:rFonts w:ascii="Times New Roman" w:hAnsi="Times New Roman"/>
          <w:sz w:val="28"/>
          <w:szCs w:val="28"/>
        </w:rPr>
        <w:t>(с соответствующими ссылками на </w:t>
      </w:r>
      <w:r w:rsidRPr="003F4FB0">
        <w:rPr>
          <w:rFonts w:ascii="Times New Roman" w:hAnsi="Times New Roman"/>
          <w:sz w:val="28"/>
          <w:szCs w:val="28"/>
        </w:rPr>
        <w:t>блок-схемы, отображающие алгоритм прохождения административных процедур) с приложениями;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информационные материалы (полная вер</w:t>
      </w:r>
      <w:r>
        <w:rPr>
          <w:rFonts w:ascii="Times New Roman" w:hAnsi="Times New Roman"/>
          <w:sz w:val="28"/>
          <w:szCs w:val="28"/>
        </w:rPr>
        <w:t>сия), содержащиеся на стендах в </w:t>
      </w:r>
      <w:r w:rsidRPr="003F4FB0">
        <w:rPr>
          <w:rFonts w:ascii="Times New Roman" w:hAnsi="Times New Roman"/>
          <w:sz w:val="28"/>
          <w:szCs w:val="28"/>
        </w:rPr>
        <w:t>местах предоставления государственной услуги.</w:t>
      </w:r>
    </w:p>
    <w:p w:rsidR="00D320BB" w:rsidRPr="00BD15FF" w:rsidRDefault="00D320BB" w:rsidP="00263416">
      <w:pPr>
        <w:pStyle w:val="FootnoteText"/>
        <w:spacing w:line="276" w:lineRule="auto"/>
        <w:ind w:firstLine="709"/>
        <w:jc w:val="both"/>
        <w:rPr>
          <w:sz w:val="28"/>
          <w:szCs w:val="28"/>
        </w:rPr>
      </w:pPr>
      <w:r w:rsidRPr="00BD15F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3.5</w:t>
      </w:r>
      <w:r w:rsidRPr="00BD15FF">
        <w:rPr>
          <w:rFonts w:ascii="Times New Roman" w:hAnsi="Times New Roman"/>
          <w:sz w:val="28"/>
          <w:szCs w:val="28"/>
        </w:rPr>
        <w:t>. Возможность получения информации о предоставлении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15FF">
        <w:rPr>
          <w:rFonts w:ascii="Times New Roman" w:hAnsi="Times New Roman"/>
          <w:sz w:val="28"/>
          <w:szCs w:val="28"/>
        </w:rPr>
        <w:t>услуги через федеральную государственную информационную систему «Единый портал государственных и муниципальных услуг (функций)»</w:t>
      </w:r>
      <w:r w:rsidRPr="00BD15FF">
        <w:rPr>
          <w:sz w:val="28"/>
          <w:szCs w:val="28"/>
        </w:rPr>
        <w:t xml:space="preserve"> </w:t>
      </w:r>
      <w:r w:rsidRPr="00BD15FF">
        <w:rPr>
          <w:rFonts w:ascii="Times New Roman" w:hAnsi="Times New Roman"/>
          <w:sz w:val="28"/>
          <w:szCs w:val="28"/>
        </w:rPr>
        <w:t>отсутст</w:t>
      </w:r>
      <w:r>
        <w:rPr>
          <w:rFonts w:ascii="Times New Roman" w:hAnsi="Times New Roman"/>
          <w:sz w:val="28"/>
          <w:szCs w:val="28"/>
        </w:rPr>
        <w:t xml:space="preserve">вует ввиду </w:t>
      </w:r>
      <w:r w:rsidRPr="00BD15FF">
        <w:rPr>
          <w:rFonts w:ascii="Times New Roman" w:hAnsi="Times New Roman"/>
          <w:sz w:val="28"/>
          <w:szCs w:val="28"/>
        </w:rPr>
        <w:t>отсутствия на территории города Байконур,</w:t>
      </w:r>
      <w:r w:rsidRPr="00BD15FF">
        <w:rPr>
          <w:sz w:val="28"/>
          <w:szCs w:val="28"/>
        </w:rPr>
        <w:t xml:space="preserve"> </w:t>
      </w:r>
      <w:r w:rsidRPr="00BD15FF">
        <w:rPr>
          <w:rFonts w:ascii="Times New Roman" w:hAnsi="Times New Roman"/>
          <w:sz w:val="28"/>
          <w:szCs w:val="28"/>
        </w:rPr>
        <w:t>функционирующего в условиях аренды на территории иностранного государства, системы межведомственного и межуровневого взаимодействия.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3.6</w:t>
      </w:r>
      <w:r w:rsidRPr="003F4FB0">
        <w:rPr>
          <w:rFonts w:ascii="Times New Roman" w:hAnsi="Times New Roman"/>
          <w:sz w:val="28"/>
          <w:szCs w:val="28"/>
        </w:rPr>
        <w:t>. Блок-схем</w:t>
      </w:r>
      <w:r>
        <w:rPr>
          <w:rFonts w:ascii="Times New Roman" w:hAnsi="Times New Roman"/>
          <w:sz w:val="28"/>
          <w:szCs w:val="28"/>
        </w:rPr>
        <w:t>а</w:t>
      </w:r>
      <w:r w:rsidRPr="003F4FB0">
        <w:rPr>
          <w:rFonts w:ascii="Times New Roman" w:hAnsi="Times New Roman"/>
          <w:sz w:val="28"/>
          <w:szCs w:val="28"/>
        </w:rPr>
        <w:t xml:space="preserve"> предоставления г</w:t>
      </w:r>
      <w:r>
        <w:rPr>
          <w:rFonts w:ascii="Times New Roman" w:hAnsi="Times New Roman"/>
          <w:sz w:val="28"/>
          <w:szCs w:val="28"/>
        </w:rPr>
        <w:t>осударственной услуги приведена в </w:t>
      </w:r>
      <w:r w:rsidRPr="003F4FB0">
        <w:rPr>
          <w:rFonts w:ascii="Times New Roman" w:hAnsi="Times New Roman"/>
          <w:sz w:val="28"/>
          <w:szCs w:val="28"/>
        </w:rPr>
        <w:t xml:space="preserve">Приложении </w:t>
      </w:r>
      <w:r>
        <w:rPr>
          <w:rFonts w:ascii="Times New Roman" w:hAnsi="Times New Roman"/>
          <w:sz w:val="28"/>
          <w:szCs w:val="28"/>
        </w:rPr>
        <w:t>№ 1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3F4FB0">
        <w:rPr>
          <w:rFonts w:ascii="Times New Roman" w:hAnsi="Times New Roman"/>
          <w:sz w:val="28"/>
          <w:szCs w:val="28"/>
        </w:rPr>
        <w:t xml:space="preserve"> Административному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3.7</w:t>
      </w:r>
      <w:r w:rsidRPr="003F4FB0">
        <w:rPr>
          <w:rFonts w:ascii="Times New Roman" w:hAnsi="Times New Roman"/>
          <w:sz w:val="28"/>
          <w:szCs w:val="28"/>
        </w:rPr>
        <w:t xml:space="preserve">. Для получения информации о порядке предоставления государственной услуги заявитель обращается в </w:t>
      </w:r>
      <w:r>
        <w:rPr>
          <w:rFonts w:ascii="Times New Roman" w:hAnsi="Times New Roman"/>
          <w:sz w:val="28"/>
          <w:szCs w:val="28"/>
        </w:rPr>
        <w:t>Управление</w:t>
      </w:r>
      <w:r w:rsidRPr="003F4FB0">
        <w:rPr>
          <w:rFonts w:ascii="Times New Roman" w:hAnsi="Times New Roman"/>
          <w:sz w:val="28"/>
          <w:szCs w:val="28"/>
        </w:rPr>
        <w:t>: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а) по телефонам, указанным в подпункте 1.</w:t>
      </w:r>
      <w:r>
        <w:rPr>
          <w:rFonts w:ascii="Times New Roman" w:hAnsi="Times New Roman"/>
          <w:sz w:val="28"/>
          <w:szCs w:val="28"/>
        </w:rPr>
        <w:t>3.2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пункта 1.3 А</w:t>
      </w:r>
      <w:r w:rsidRPr="003F4FB0">
        <w:rPr>
          <w:rFonts w:ascii="Times New Roman" w:hAnsi="Times New Roman"/>
          <w:sz w:val="28"/>
          <w:szCs w:val="28"/>
        </w:rPr>
        <w:t>дминистративного регламента;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б) в письменном виде (почтой, факсимильной связью) по адресам, указанным в </w:t>
      </w:r>
      <w:r>
        <w:rPr>
          <w:rFonts w:ascii="Times New Roman" w:hAnsi="Times New Roman"/>
          <w:sz w:val="28"/>
          <w:szCs w:val="28"/>
        </w:rPr>
        <w:t>под</w:t>
      </w:r>
      <w:r w:rsidRPr="003F4FB0">
        <w:rPr>
          <w:rFonts w:ascii="Times New Roman" w:hAnsi="Times New Roman"/>
          <w:sz w:val="28"/>
          <w:szCs w:val="28"/>
        </w:rPr>
        <w:t>пункте </w:t>
      </w:r>
      <w:r>
        <w:rPr>
          <w:rFonts w:ascii="Times New Roman" w:hAnsi="Times New Roman"/>
          <w:sz w:val="28"/>
          <w:szCs w:val="28"/>
        </w:rPr>
        <w:t>1.</w:t>
      </w:r>
      <w:r w:rsidRPr="003F4FB0">
        <w:rPr>
          <w:rFonts w:ascii="Times New Roman" w:hAnsi="Times New Roman"/>
          <w:sz w:val="28"/>
          <w:szCs w:val="28"/>
        </w:rPr>
        <w:t xml:space="preserve">3.2 </w:t>
      </w:r>
      <w:r>
        <w:rPr>
          <w:rFonts w:ascii="Times New Roman" w:hAnsi="Times New Roman"/>
          <w:sz w:val="28"/>
          <w:szCs w:val="28"/>
        </w:rPr>
        <w:t xml:space="preserve">пункта 1.3 </w:t>
      </w:r>
      <w:r w:rsidRPr="003F4FB0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в) по адресу электронной почты, указанному в подпункте 1.</w:t>
      </w:r>
      <w:r>
        <w:rPr>
          <w:rFonts w:ascii="Times New Roman" w:hAnsi="Times New Roman"/>
          <w:sz w:val="28"/>
          <w:szCs w:val="28"/>
        </w:rPr>
        <w:t>3.2 пункта 1.3</w:t>
      </w:r>
      <w:r w:rsidRPr="003F4FB0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г) посредством личного обращения в </w:t>
      </w:r>
      <w:r>
        <w:rPr>
          <w:rFonts w:ascii="Times New Roman" w:hAnsi="Times New Roman"/>
          <w:sz w:val="28"/>
          <w:szCs w:val="28"/>
        </w:rPr>
        <w:t>Управление</w:t>
      </w:r>
      <w:r w:rsidRPr="003F4FB0"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3.8</w:t>
      </w:r>
      <w:r w:rsidRPr="003F4FB0">
        <w:rPr>
          <w:rFonts w:ascii="Times New Roman" w:hAnsi="Times New Roman"/>
          <w:sz w:val="28"/>
          <w:szCs w:val="28"/>
        </w:rPr>
        <w:t>. Для получения информации по процедуре предоставления государственной услуги используются следующие формы консультирования: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индивидуальное консультирование лично;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индивидуальное консультирование по телефону;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индивидуальное консультирование по почте;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публичное письменное консультирование;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публичное устное консультирование.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3.9</w:t>
      </w:r>
      <w:r w:rsidRPr="003F4FB0">
        <w:rPr>
          <w:rFonts w:ascii="Times New Roman" w:hAnsi="Times New Roman"/>
          <w:sz w:val="28"/>
          <w:szCs w:val="28"/>
        </w:rPr>
        <w:t>. Консультирование осуществляется должностными лицами</w:t>
      </w:r>
      <w:r>
        <w:rPr>
          <w:rFonts w:ascii="Times New Roman" w:hAnsi="Times New Roman"/>
          <w:sz w:val="28"/>
          <w:szCs w:val="28"/>
        </w:rPr>
        <w:t xml:space="preserve"> организационного отдела Управления</w:t>
      </w:r>
      <w:r w:rsidRPr="003F4FB0">
        <w:rPr>
          <w:rFonts w:ascii="Times New Roman" w:hAnsi="Times New Roman"/>
          <w:sz w:val="28"/>
          <w:szCs w:val="28"/>
        </w:rPr>
        <w:t xml:space="preserve"> в соответствии с возложенными обязанностями и распределением полномочий (далее – должностные лица).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3.10</w:t>
      </w:r>
      <w:r w:rsidRPr="003F4FB0">
        <w:rPr>
          <w:rFonts w:ascii="Times New Roman" w:hAnsi="Times New Roman"/>
          <w:sz w:val="28"/>
          <w:szCs w:val="28"/>
        </w:rPr>
        <w:t>. Индивидуальное консультирование лично.</w:t>
      </w:r>
    </w:p>
    <w:p w:rsidR="00D320BB" w:rsidRPr="003F4FB0" w:rsidRDefault="00D320BB" w:rsidP="0026341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Заявитель имеет право выбрать два варианта получения консультации: </w:t>
      </w:r>
    </w:p>
    <w:p w:rsidR="00D320BB" w:rsidRPr="003F4FB0" w:rsidRDefault="00D320BB" w:rsidP="009E69C3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а) в режиме общей очереди в дни приема должностных лиц;</w:t>
      </w:r>
    </w:p>
    <w:p w:rsidR="00D320BB" w:rsidRPr="003F4FB0" w:rsidRDefault="00D320BB" w:rsidP="009E69C3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б) по предварительной записи.</w:t>
      </w:r>
    </w:p>
    <w:p w:rsidR="00D320BB" w:rsidRPr="00581B0F" w:rsidRDefault="00D320BB" w:rsidP="002341AA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Для консультаций, предоставляемых непосредственно в день обращения заявителя, среднее время ожидания в очере</w:t>
      </w:r>
      <w:r>
        <w:rPr>
          <w:rFonts w:ascii="Times New Roman" w:hAnsi="Times New Roman"/>
          <w:sz w:val="28"/>
          <w:szCs w:val="28"/>
        </w:rPr>
        <w:t>ди для получения консультации о </w:t>
      </w:r>
      <w:r w:rsidRPr="00581B0F">
        <w:rPr>
          <w:rFonts w:ascii="Times New Roman" w:hAnsi="Times New Roman"/>
          <w:sz w:val="28"/>
          <w:szCs w:val="28"/>
        </w:rPr>
        <w:t>процедуре предоставления государственной услуги не должно</w:t>
      </w:r>
      <w:r>
        <w:rPr>
          <w:rFonts w:ascii="Times New Roman" w:hAnsi="Times New Roman"/>
          <w:sz w:val="28"/>
          <w:szCs w:val="28"/>
        </w:rPr>
        <w:t xml:space="preserve"> превышать 20 </w:t>
      </w:r>
      <w:r w:rsidRPr="00581B0F">
        <w:rPr>
          <w:rFonts w:ascii="Times New Roman" w:hAnsi="Times New Roman"/>
          <w:sz w:val="28"/>
          <w:szCs w:val="28"/>
        </w:rPr>
        <w:t>минут.</w:t>
      </w:r>
    </w:p>
    <w:p w:rsidR="00D320BB" w:rsidRPr="00581B0F" w:rsidRDefault="00D320BB" w:rsidP="002341AA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Срок ожидания в очереди на при</w:t>
      </w:r>
      <w:r>
        <w:rPr>
          <w:rFonts w:ascii="Times New Roman" w:hAnsi="Times New Roman"/>
          <w:sz w:val="28"/>
          <w:szCs w:val="28"/>
        </w:rPr>
        <w:t>ем к начальнику Управления по </w:t>
      </w:r>
      <w:r w:rsidRPr="00581B0F">
        <w:rPr>
          <w:rFonts w:ascii="Times New Roman" w:hAnsi="Times New Roman"/>
          <w:sz w:val="28"/>
          <w:szCs w:val="28"/>
        </w:rPr>
        <w:t xml:space="preserve">предварительной записи не должен превышать 10 минут, без предварительной записи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81B0F">
        <w:rPr>
          <w:rFonts w:ascii="Times New Roman" w:hAnsi="Times New Roman"/>
          <w:sz w:val="28"/>
          <w:szCs w:val="28"/>
        </w:rPr>
        <w:t>20 минут.</w:t>
      </w:r>
    </w:p>
    <w:p w:rsidR="00D320BB" w:rsidRPr="003F4FB0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При определении времени консультации по телефону должностное лицо назначает время на основе уже имеющихся встреч с заявителями и времени, удобного заявителю.</w:t>
      </w:r>
    </w:p>
    <w:p w:rsidR="00D320BB" w:rsidRPr="003F4FB0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Определение времени проведения консультации по телефону является приоритетным способом организации консультирования.</w:t>
      </w:r>
    </w:p>
    <w:p w:rsidR="00D320BB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Предварительная запись осуществляется </w:t>
      </w:r>
      <w:r>
        <w:rPr>
          <w:rFonts w:ascii="Times New Roman" w:hAnsi="Times New Roman"/>
          <w:sz w:val="28"/>
          <w:szCs w:val="28"/>
        </w:rPr>
        <w:t>как при личном обращении, так и </w:t>
      </w:r>
      <w:r w:rsidRPr="003F4FB0">
        <w:rPr>
          <w:rFonts w:ascii="Times New Roman" w:hAnsi="Times New Roman"/>
          <w:sz w:val="28"/>
          <w:szCs w:val="28"/>
        </w:rPr>
        <w:t xml:space="preserve">по телефону. </w:t>
      </w:r>
    </w:p>
    <w:p w:rsidR="00D320BB" w:rsidRPr="003F4FB0" w:rsidRDefault="00D320BB" w:rsidP="00F13EA8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Предварительная запись осуществляе</w:t>
      </w:r>
      <w:r>
        <w:rPr>
          <w:rFonts w:ascii="Times New Roman" w:hAnsi="Times New Roman"/>
          <w:sz w:val="28"/>
          <w:szCs w:val="28"/>
        </w:rPr>
        <w:t xml:space="preserve">тся путем внесения информации в программно-технический комплекс − </w:t>
      </w:r>
      <w:r w:rsidRPr="00581B0F">
        <w:rPr>
          <w:rFonts w:ascii="Times New Roman" w:hAnsi="Times New Roman"/>
          <w:sz w:val="28"/>
          <w:szCs w:val="28"/>
        </w:rPr>
        <w:t>автоматизированная система «Адресная социальная помощь»</w:t>
      </w:r>
      <w:r>
        <w:rPr>
          <w:rFonts w:ascii="Times New Roman" w:hAnsi="Times New Roman"/>
          <w:sz w:val="28"/>
          <w:szCs w:val="28"/>
        </w:rPr>
        <w:t xml:space="preserve"> (далее – АСП)</w:t>
      </w:r>
      <w:r w:rsidRPr="00581B0F">
        <w:rPr>
          <w:rFonts w:ascii="Times New Roman" w:hAnsi="Times New Roman"/>
          <w:sz w:val="28"/>
          <w:szCs w:val="28"/>
        </w:rPr>
        <w:t xml:space="preserve">. </w:t>
      </w:r>
    </w:p>
    <w:p w:rsidR="00D320BB" w:rsidRPr="003F4FB0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Индивидуальное устное консультирование каждого заявителя составляет не более 10</w:t>
      </w:r>
      <w:r w:rsidRPr="003F4FB0">
        <w:rPr>
          <w:rFonts w:ascii="Times New Roman" w:hAnsi="Times New Roman"/>
          <w:i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минут.</w:t>
      </w:r>
    </w:p>
    <w:p w:rsidR="00D320BB" w:rsidRPr="003F4FB0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Ответ на устное обращение, поступившее на личном приеме </w:t>
      </w:r>
      <w:r>
        <w:rPr>
          <w:rFonts w:ascii="Times New Roman" w:hAnsi="Times New Roman"/>
          <w:sz w:val="28"/>
          <w:szCs w:val="28"/>
        </w:rPr>
        <w:t>начальника Управления</w:t>
      </w:r>
      <w:r w:rsidRPr="003F4FB0">
        <w:rPr>
          <w:rFonts w:ascii="Times New Roman" w:hAnsi="Times New Roman"/>
          <w:sz w:val="28"/>
          <w:szCs w:val="28"/>
        </w:rPr>
        <w:t xml:space="preserve"> и должностных лиц, дается устно (с согласия заявителя или его уполномоченного представителя) в вежливой (корректной) форме в ходе личного приема (если изложенные в устном обращении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обращении вопросов.</w:t>
      </w:r>
    </w:p>
    <w:p w:rsidR="00D320BB" w:rsidRPr="003F4FB0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3.11</w:t>
      </w:r>
      <w:r w:rsidRPr="003F4FB0">
        <w:rPr>
          <w:rFonts w:ascii="Times New Roman" w:hAnsi="Times New Roman"/>
          <w:sz w:val="28"/>
          <w:szCs w:val="28"/>
        </w:rPr>
        <w:t>. Индивидуальное консультирование по телефону.</w:t>
      </w:r>
    </w:p>
    <w:p w:rsidR="00D320BB" w:rsidRPr="003F4FB0" w:rsidRDefault="00D320BB" w:rsidP="003F4FB0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Звонки заявителей принимаются в с</w:t>
      </w:r>
      <w:r>
        <w:rPr>
          <w:rFonts w:ascii="Times New Roman" w:hAnsi="Times New Roman"/>
          <w:sz w:val="28"/>
          <w:szCs w:val="28"/>
        </w:rPr>
        <w:t xml:space="preserve">оответствии с графиком работы </w:t>
      </w:r>
      <w:r w:rsidRPr="003F4FB0">
        <w:rPr>
          <w:rFonts w:ascii="Times New Roman" w:hAnsi="Times New Roman"/>
          <w:sz w:val="28"/>
          <w:szCs w:val="28"/>
        </w:rPr>
        <w:t>должностных лиц, ответственных за консультирование.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Ответ на телефонный звонок начинается с информации о наименовании органа, в который обратился заявитель, фамилии, имени, отчестве (</w:t>
      </w:r>
      <w:r>
        <w:rPr>
          <w:rFonts w:ascii="Times New Roman" w:hAnsi="Times New Roman"/>
          <w:sz w:val="28"/>
          <w:szCs w:val="28"/>
        </w:rPr>
        <w:t xml:space="preserve">последнее – </w:t>
      </w:r>
      <w:r w:rsidRPr="003F4FB0">
        <w:rPr>
          <w:rFonts w:ascii="Times New Roman" w:hAnsi="Times New Roman"/>
          <w:sz w:val="28"/>
          <w:szCs w:val="28"/>
        </w:rPr>
        <w:t>при его наличии) и должности должностного лица, принявшего телефонный звонок.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При невозможности должностного лица, принявшего телефонный звонок, самостоятельно ответить на поставленные вопросы, телефонный звонок переводится должностным лицом, принявшим телефонный звонок, на другое должностное лицо, к компетенции которого относится данный вопрос</w:t>
      </w:r>
      <w:r>
        <w:rPr>
          <w:rFonts w:ascii="Times New Roman" w:hAnsi="Times New Roman"/>
          <w:sz w:val="28"/>
          <w:szCs w:val="28"/>
        </w:rPr>
        <w:t>,</w:t>
      </w:r>
      <w:r w:rsidRPr="003F4FB0">
        <w:rPr>
          <w:rFonts w:ascii="Times New Roman" w:hAnsi="Times New Roman"/>
          <w:sz w:val="28"/>
          <w:szCs w:val="28"/>
        </w:rPr>
        <w:t xml:space="preserve"> или сообщается телефонный номер, по котором</w:t>
      </w:r>
      <w:r>
        <w:rPr>
          <w:rFonts w:ascii="Times New Roman" w:hAnsi="Times New Roman"/>
          <w:sz w:val="28"/>
          <w:szCs w:val="28"/>
        </w:rPr>
        <w:t xml:space="preserve">у заявителю будет представлена </w:t>
      </w:r>
      <w:r w:rsidRPr="003F4FB0">
        <w:rPr>
          <w:rFonts w:ascii="Times New Roman" w:hAnsi="Times New Roman"/>
          <w:sz w:val="28"/>
          <w:szCs w:val="28"/>
        </w:rPr>
        <w:t>необходимая информация.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Индивидуальное консультирование по телефону каждого заявителя 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не более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минут.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При индивидуальном консультировании лично и по телефону предоставляется следующая информация: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а) о входящем номере, под которым зарегистрировано заявление заявителя о предоставлении государственной услуги и прилагаемые к нему документы;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б) о номере телефона и фамилии, имени, отчестве (последнее – при его наличии) должностного лица, ответственн</w:t>
      </w:r>
      <w:r>
        <w:rPr>
          <w:rFonts w:ascii="Times New Roman" w:hAnsi="Times New Roman"/>
          <w:sz w:val="28"/>
          <w:szCs w:val="28"/>
        </w:rPr>
        <w:t>ого за рассмотрение заявления о </w:t>
      </w:r>
      <w:r w:rsidRPr="003F4FB0">
        <w:rPr>
          <w:rFonts w:ascii="Times New Roman" w:hAnsi="Times New Roman"/>
          <w:sz w:val="28"/>
          <w:szCs w:val="28"/>
        </w:rPr>
        <w:t>предоставлении государственной услуги и документов заявителя;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в) о ходе рассмотрения заявления о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и документов заявителя;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г) о принятом решении по конкретному заявлению о предоставлении государственной услуги.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Иная информация предоставляется только на основании соответствующего запроса в письменном виде (почтой, факсимильной связью, посредством электронной почты по адресам, указанным в </w:t>
      </w:r>
      <w:r>
        <w:rPr>
          <w:rFonts w:ascii="Times New Roman" w:hAnsi="Times New Roman"/>
          <w:sz w:val="28"/>
          <w:szCs w:val="28"/>
        </w:rPr>
        <w:t>подпункте</w:t>
      </w:r>
      <w:r w:rsidRPr="003F4FB0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 xml:space="preserve">3.2 пункта 1.3 </w:t>
      </w:r>
      <w:r w:rsidRPr="003F4FB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дминистративного регламента)</w:t>
      </w:r>
      <w:r w:rsidRPr="003F4FB0"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При индивидуальном консультировании лично и по телефону должностное лицо, ответственное за консультирование, проявляет к заявителю внимательность, корректность. Слова произносятся четко. Не допускаются «параллельные разговоры» и прерывание разговора по причине поступления звонка на другой аппарат.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При завершении консультирования дол</w:t>
      </w:r>
      <w:r>
        <w:rPr>
          <w:rFonts w:ascii="Times New Roman" w:hAnsi="Times New Roman"/>
          <w:sz w:val="28"/>
          <w:szCs w:val="28"/>
        </w:rPr>
        <w:t>жностное лицо, ответственное за </w:t>
      </w:r>
      <w:r w:rsidRPr="003F4FB0">
        <w:rPr>
          <w:rFonts w:ascii="Times New Roman" w:hAnsi="Times New Roman"/>
          <w:sz w:val="28"/>
          <w:szCs w:val="28"/>
        </w:rPr>
        <w:t>консультирование, кратко подводит итоги и перечисляет меры, которые надо принять (кто именно, когда и что должен сделать).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3.12</w:t>
      </w:r>
      <w:r w:rsidRPr="003F4FB0">
        <w:rPr>
          <w:rFonts w:ascii="Times New Roman" w:hAnsi="Times New Roman"/>
          <w:sz w:val="28"/>
          <w:szCs w:val="28"/>
        </w:rPr>
        <w:t>. Индивидуальное консультиро</w:t>
      </w:r>
      <w:r>
        <w:rPr>
          <w:rFonts w:ascii="Times New Roman" w:hAnsi="Times New Roman"/>
          <w:sz w:val="28"/>
          <w:szCs w:val="28"/>
        </w:rPr>
        <w:t>вание по почте (в том числе, по </w:t>
      </w:r>
      <w:r w:rsidRPr="003F4FB0">
        <w:rPr>
          <w:rFonts w:ascii="Times New Roman" w:hAnsi="Times New Roman"/>
          <w:sz w:val="28"/>
          <w:szCs w:val="28"/>
        </w:rPr>
        <w:t>электронной почте).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Почтовый адрес, адрес электронной почты </w:t>
      </w:r>
      <w:r>
        <w:rPr>
          <w:rFonts w:ascii="Times New Roman" w:hAnsi="Times New Roman"/>
          <w:sz w:val="28"/>
          <w:szCs w:val="28"/>
        </w:rPr>
        <w:t>Управления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указаны в подпункте</w:t>
      </w:r>
      <w:r w:rsidRPr="003F4FB0">
        <w:rPr>
          <w:rFonts w:ascii="Times New Roman" w:hAnsi="Times New Roman"/>
          <w:sz w:val="28"/>
          <w:szCs w:val="28"/>
        </w:rPr>
        <w:t xml:space="preserve"> 1.3.2</w:t>
      </w:r>
      <w:r>
        <w:rPr>
          <w:rFonts w:ascii="Times New Roman" w:hAnsi="Times New Roman"/>
          <w:sz w:val="28"/>
          <w:szCs w:val="28"/>
        </w:rPr>
        <w:t xml:space="preserve"> пункта 1.3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3F4FB0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При индивидуальном консультировании по почте ответ на обращение заявителя отправляется по почте в адрес заяви</w:t>
      </w:r>
      <w:r>
        <w:rPr>
          <w:rFonts w:ascii="Times New Roman" w:hAnsi="Times New Roman"/>
          <w:sz w:val="28"/>
          <w:szCs w:val="28"/>
        </w:rPr>
        <w:t>теля в письменной форме либо по </w:t>
      </w:r>
      <w:r w:rsidRPr="003F4FB0">
        <w:rPr>
          <w:rFonts w:ascii="Times New Roman" w:hAnsi="Times New Roman"/>
          <w:sz w:val="28"/>
          <w:szCs w:val="28"/>
        </w:rPr>
        <w:t>электронной почте на электронный адрес заявителя в срок, установленный законодательством Российской Федерации.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Требования к содержанию письменного ответа.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При письменном обращении заявителя должностное лицо, ответственное за консультирование, направляет мотивированный ответ на поставленные вопросы в простой, четкой, понятной форме.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Ответ содержит должность, фамилию, имя, отчество (последнее – при его наличии) лица, подписавшего ответ; фамилию, имя, отчество (последнее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– при его наличии) исполнителя; наименование структурного подразделения – ответственного исполнителя; номер телефона ответственного исполнителя.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3.13</w:t>
      </w:r>
      <w:r w:rsidRPr="003F4FB0">
        <w:rPr>
          <w:rFonts w:ascii="Times New Roman" w:hAnsi="Times New Roman"/>
          <w:sz w:val="28"/>
          <w:szCs w:val="28"/>
        </w:rPr>
        <w:t>. Публичное письменное консультирование.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Публичное письменное консультирование осуществляется путем размещения информационных материалов на стендах в местах предоставления государственной услуги, публикации информационных материалов в средствах массовой информации, включая публикацию в городской еженедельной газете «Байконур» и в сети «Интернет» на официальном сайте </w:t>
      </w:r>
      <w:r>
        <w:rPr>
          <w:rFonts w:ascii="Times New Roman" w:hAnsi="Times New Roman"/>
          <w:sz w:val="28"/>
          <w:szCs w:val="28"/>
        </w:rPr>
        <w:t>А</w:t>
      </w:r>
      <w:r w:rsidRPr="003F4FB0">
        <w:rPr>
          <w:rFonts w:ascii="Times New Roman" w:hAnsi="Times New Roman"/>
          <w:sz w:val="28"/>
          <w:szCs w:val="28"/>
        </w:rPr>
        <w:t>дминистрации.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3.14</w:t>
      </w:r>
      <w:r w:rsidRPr="003F4FB0">
        <w:rPr>
          <w:rFonts w:ascii="Times New Roman" w:hAnsi="Times New Roman"/>
          <w:sz w:val="28"/>
          <w:szCs w:val="28"/>
        </w:rPr>
        <w:t>. Публичное устное консультирование.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Публичное устное консультирование осуществляется уполномоченным должностным лицом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F4FB0">
        <w:rPr>
          <w:rFonts w:ascii="Times New Roman" w:hAnsi="Times New Roman"/>
          <w:sz w:val="28"/>
          <w:szCs w:val="28"/>
        </w:rPr>
        <w:t>если ему в установленном порядке делегированы полномочия по проведению публичн</w:t>
      </w:r>
      <w:r>
        <w:rPr>
          <w:rFonts w:ascii="Times New Roman" w:hAnsi="Times New Roman"/>
          <w:sz w:val="28"/>
          <w:szCs w:val="28"/>
        </w:rPr>
        <w:t>ого устного консультирования, с </w:t>
      </w:r>
      <w:r w:rsidRPr="003F4FB0">
        <w:rPr>
          <w:rFonts w:ascii="Times New Roman" w:hAnsi="Times New Roman"/>
          <w:sz w:val="28"/>
          <w:szCs w:val="28"/>
        </w:rPr>
        <w:t>привлечением средств массовой информации</w:t>
      </w:r>
      <w:r>
        <w:rPr>
          <w:rFonts w:ascii="Times New Roman" w:hAnsi="Times New Roman"/>
          <w:sz w:val="28"/>
          <w:szCs w:val="28"/>
        </w:rPr>
        <w:t xml:space="preserve"> установленным А</w:t>
      </w:r>
      <w:r w:rsidRPr="003F4FB0">
        <w:rPr>
          <w:rFonts w:ascii="Times New Roman" w:hAnsi="Times New Roman"/>
          <w:sz w:val="28"/>
          <w:szCs w:val="28"/>
        </w:rPr>
        <w:t>дминистрацией порядком.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3.15</w:t>
      </w:r>
      <w:r w:rsidRPr="003F4FB0">
        <w:rPr>
          <w:rFonts w:ascii="Times New Roman" w:hAnsi="Times New Roman"/>
          <w:sz w:val="28"/>
          <w:szCs w:val="28"/>
        </w:rPr>
        <w:t xml:space="preserve">. Консультации в объеме, предусмотренном </w:t>
      </w:r>
      <w:r>
        <w:rPr>
          <w:rFonts w:ascii="Times New Roman" w:hAnsi="Times New Roman"/>
          <w:sz w:val="28"/>
          <w:szCs w:val="28"/>
        </w:rPr>
        <w:t>А</w:t>
      </w:r>
      <w:r w:rsidRPr="003F4FB0">
        <w:rPr>
          <w:rFonts w:ascii="Times New Roman" w:hAnsi="Times New Roman"/>
          <w:sz w:val="28"/>
          <w:szCs w:val="28"/>
        </w:rPr>
        <w:t xml:space="preserve">дминистративным регламентом, предоставляются должностными лицами </w:t>
      </w:r>
      <w:r>
        <w:rPr>
          <w:rFonts w:ascii="Times New Roman" w:hAnsi="Times New Roman"/>
          <w:sz w:val="28"/>
          <w:szCs w:val="28"/>
        </w:rPr>
        <w:t>Управления</w:t>
      </w:r>
      <w:r w:rsidRPr="003F4FB0">
        <w:rPr>
          <w:rFonts w:ascii="Times New Roman" w:hAnsi="Times New Roman"/>
          <w:sz w:val="28"/>
          <w:szCs w:val="28"/>
        </w:rPr>
        <w:t xml:space="preserve"> в рабочее </w:t>
      </w:r>
      <w:r>
        <w:rPr>
          <w:rFonts w:ascii="Times New Roman" w:hAnsi="Times New Roman"/>
          <w:sz w:val="28"/>
          <w:szCs w:val="28"/>
        </w:rPr>
        <w:t>время в </w:t>
      </w:r>
      <w:r w:rsidRPr="003F4FB0">
        <w:rPr>
          <w:rFonts w:ascii="Times New Roman" w:hAnsi="Times New Roman"/>
          <w:sz w:val="28"/>
          <w:szCs w:val="28"/>
        </w:rPr>
        <w:t>течение всего срока предоставления государственной услуги.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3.16</w:t>
      </w:r>
      <w:r w:rsidRPr="003F4FB0">
        <w:rPr>
          <w:rFonts w:ascii="Times New Roman" w:hAnsi="Times New Roman"/>
          <w:sz w:val="28"/>
          <w:szCs w:val="28"/>
        </w:rPr>
        <w:t>. Заявители, представившие в У</w:t>
      </w:r>
      <w:r>
        <w:rPr>
          <w:rFonts w:ascii="Times New Roman" w:hAnsi="Times New Roman"/>
          <w:sz w:val="28"/>
          <w:szCs w:val="28"/>
        </w:rPr>
        <w:t>правление</w:t>
      </w:r>
      <w:r w:rsidRPr="003F4FB0">
        <w:rPr>
          <w:rFonts w:ascii="Times New Roman" w:hAnsi="Times New Roman"/>
          <w:sz w:val="28"/>
          <w:szCs w:val="28"/>
        </w:rPr>
        <w:t xml:space="preserve"> документы для получения государственной услуги, в соответствии со стандартом предоставления государственной услуги в обязательном порядке информируются должностными лицами: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о возможности отказа в предоставлении государственной услуги;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о сроках предоставления государственной услуги.</w:t>
      </w:r>
    </w:p>
    <w:p w:rsidR="00D320BB" w:rsidRPr="003F4FB0" w:rsidRDefault="00D320BB" w:rsidP="00902B92">
      <w:pPr>
        <w:tabs>
          <w:tab w:val="left" w:pos="6863"/>
        </w:tabs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3.17</w:t>
      </w:r>
      <w:r w:rsidRPr="003F4FB0">
        <w:rPr>
          <w:rFonts w:ascii="Times New Roman" w:hAnsi="Times New Roman"/>
          <w:sz w:val="28"/>
          <w:szCs w:val="28"/>
        </w:rPr>
        <w:t>. Все консультации и справочная информация предоставляются бесплатно.</w:t>
      </w:r>
    </w:p>
    <w:p w:rsidR="00D320BB" w:rsidRDefault="00D320BB" w:rsidP="00C961E1">
      <w:pPr>
        <w:spacing w:after="0" w:line="240" w:lineRule="auto"/>
        <w:ind w:right="-115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20BB" w:rsidRDefault="00D320BB" w:rsidP="00C961E1">
      <w:pPr>
        <w:spacing w:after="0" w:line="240" w:lineRule="auto"/>
        <w:ind w:right="-115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20BB" w:rsidRDefault="00D320BB" w:rsidP="00C961E1">
      <w:pPr>
        <w:spacing w:after="0" w:line="240" w:lineRule="auto"/>
        <w:ind w:right="-115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20BB" w:rsidRPr="00F2282A" w:rsidRDefault="00D320BB" w:rsidP="00902B92">
      <w:pPr>
        <w:spacing w:after="0"/>
        <w:ind w:right="-115" w:firstLine="709"/>
        <w:jc w:val="center"/>
        <w:rPr>
          <w:rFonts w:ascii="Times New Roman" w:hAnsi="Times New Roman"/>
          <w:b/>
          <w:sz w:val="28"/>
          <w:szCs w:val="28"/>
        </w:rPr>
      </w:pPr>
      <w:r w:rsidRPr="00F2282A">
        <w:rPr>
          <w:rFonts w:ascii="Times New Roman" w:hAnsi="Times New Roman"/>
          <w:b/>
          <w:sz w:val="28"/>
          <w:szCs w:val="28"/>
        </w:rPr>
        <w:t>II. СТАНДАРТ ПРЕДОСТАВЛЕНИЯ ГОСУДАРСТВЕННОЙ УСЛУГИ</w:t>
      </w:r>
    </w:p>
    <w:p w:rsidR="00D320BB" w:rsidRPr="003F4FB0" w:rsidRDefault="00D320BB" w:rsidP="00902B9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20BB" w:rsidRPr="003F4FB0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2.1.</w:t>
      </w:r>
      <w:r w:rsidRPr="003F4FB0">
        <w:rPr>
          <w:rFonts w:ascii="Times New Roman" w:hAnsi="Times New Roman"/>
          <w:sz w:val="28"/>
          <w:szCs w:val="28"/>
        </w:rPr>
        <w:t> </w:t>
      </w:r>
      <w:r w:rsidRPr="003F4FB0">
        <w:rPr>
          <w:rFonts w:ascii="Times New Roman" w:hAnsi="Times New Roman"/>
          <w:b/>
          <w:sz w:val="28"/>
          <w:szCs w:val="28"/>
        </w:rPr>
        <w:t>Наименование государственной услуги</w:t>
      </w:r>
    </w:p>
    <w:p w:rsidR="00D320BB" w:rsidRPr="003F4FB0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Наименование государственной услуги –</w:t>
      </w:r>
      <w:r w:rsidRPr="003F4FB0">
        <w:rPr>
          <w:rFonts w:ascii="Times New Roman" w:hAnsi="Times New Roman"/>
          <w:b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«Прием документов для присвоения звания «Ветеран труда», оформление и выдача удостоверения «Ветеран труда»</w:t>
      </w:r>
      <w:r>
        <w:rPr>
          <w:rFonts w:ascii="Times New Roman" w:hAnsi="Times New Roman"/>
          <w:sz w:val="28"/>
          <w:szCs w:val="28"/>
        </w:rPr>
        <w:t>.</w:t>
      </w:r>
    </w:p>
    <w:p w:rsidR="00D320BB" w:rsidRDefault="00D320BB" w:rsidP="00902B9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2.2. Наименование органа, предоставляющего государственную услугу</w:t>
      </w:r>
    </w:p>
    <w:p w:rsidR="00D320BB" w:rsidRPr="003F4FB0" w:rsidRDefault="00D320BB" w:rsidP="00902B92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2.2.1. Предоставление государственной услуги осуществляется </w:t>
      </w:r>
      <w:r>
        <w:rPr>
          <w:rFonts w:ascii="Times New Roman" w:hAnsi="Times New Roman"/>
          <w:sz w:val="28"/>
          <w:szCs w:val="28"/>
        </w:rPr>
        <w:t>Управлением.</w:t>
      </w:r>
    </w:p>
    <w:p w:rsidR="00D320BB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2.2.2. Структурным подразделени</w:t>
      </w:r>
      <w:r>
        <w:rPr>
          <w:rFonts w:ascii="Times New Roman" w:hAnsi="Times New Roman"/>
          <w:sz w:val="28"/>
          <w:szCs w:val="28"/>
        </w:rPr>
        <w:t>е</w:t>
      </w:r>
      <w:r w:rsidRPr="003F4FB0"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z w:val="28"/>
          <w:szCs w:val="28"/>
        </w:rPr>
        <w:t>Управления</w:t>
      </w:r>
      <w:r w:rsidRPr="003F4FB0">
        <w:rPr>
          <w:rFonts w:ascii="Times New Roman" w:hAnsi="Times New Roman"/>
          <w:sz w:val="28"/>
          <w:szCs w:val="28"/>
        </w:rPr>
        <w:t>, уполномоченным</w:t>
      </w:r>
      <w:r>
        <w:rPr>
          <w:rFonts w:ascii="Times New Roman" w:hAnsi="Times New Roman"/>
          <w:sz w:val="28"/>
          <w:szCs w:val="28"/>
        </w:rPr>
        <w:t xml:space="preserve"> на </w:t>
      </w:r>
      <w:r w:rsidRPr="003F4FB0">
        <w:rPr>
          <w:rFonts w:ascii="Times New Roman" w:hAnsi="Times New Roman"/>
          <w:sz w:val="28"/>
          <w:szCs w:val="28"/>
        </w:rPr>
        <w:t>осуществление административных процедур и административных действий, связанных с предоставлением государственной услуги</w:t>
      </w:r>
      <w:r>
        <w:rPr>
          <w:rFonts w:ascii="Times New Roman" w:hAnsi="Times New Roman"/>
          <w:sz w:val="28"/>
          <w:szCs w:val="28"/>
        </w:rPr>
        <w:t>, является:</w:t>
      </w:r>
    </w:p>
    <w:p w:rsidR="00D320BB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организационный отдел</w:t>
      </w:r>
      <w:r w:rsidRPr="00F228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F2282A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 </w:t>
      </w:r>
      <w:r w:rsidRPr="00F2282A">
        <w:rPr>
          <w:rFonts w:ascii="Times New Roman" w:hAnsi="Times New Roman"/>
          <w:sz w:val="28"/>
          <w:szCs w:val="28"/>
        </w:rPr>
        <w:t>части информирования и консультирования</w:t>
      </w:r>
      <w:r>
        <w:rPr>
          <w:rFonts w:ascii="Times New Roman" w:hAnsi="Times New Roman"/>
          <w:sz w:val="28"/>
          <w:szCs w:val="28"/>
        </w:rPr>
        <w:t xml:space="preserve"> граждан </w:t>
      </w:r>
      <w:r w:rsidRPr="00F2282A">
        <w:rPr>
          <w:rFonts w:ascii="Times New Roman" w:hAnsi="Times New Roman"/>
          <w:sz w:val="28"/>
          <w:szCs w:val="28"/>
        </w:rPr>
        <w:t xml:space="preserve">по вопросам предоставления государственной услуги, приема заявления и </w:t>
      </w:r>
      <w:r>
        <w:rPr>
          <w:rFonts w:ascii="Times New Roman" w:hAnsi="Times New Roman"/>
          <w:sz w:val="28"/>
          <w:szCs w:val="28"/>
        </w:rPr>
        <w:t xml:space="preserve">документов на предоставление государственной услуги и их проверки, оформления бланка удостоверения «Ветеран труда» </w:t>
      </w:r>
      <w:r w:rsidRPr="003F4FB0">
        <w:rPr>
          <w:rFonts w:ascii="Times New Roman" w:hAnsi="Times New Roman"/>
          <w:sz w:val="28"/>
          <w:szCs w:val="28"/>
        </w:rPr>
        <w:t>и выд</w:t>
      </w:r>
      <w:r>
        <w:rPr>
          <w:rFonts w:ascii="Times New Roman" w:hAnsi="Times New Roman"/>
          <w:sz w:val="28"/>
          <w:szCs w:val="28"/>
        </w:rPr>
        <w:t>ачи удостоверения</w:t>
      </w:r>
      <w:r w:rsidRPr="003F4FB0">
        <w:rPr>
          <w:rFonts w:ascii="Times New Roman" w:hAnsi="Times New Roman"/>
          <w:sz w:val="28"/>
          <w:szCs w:val="28"/>
        </w:rPr>
        <w:t xml:space="preserve"> «Ветеран труда»</w:t>
      </w:r>
      <w:r>
        <w:rPr>
          <w:rFonts w:ascii="Times New Roman" w:hAnsi="Times New Roman"/>
          <w:sz w:val="28"/>
          <w:szCs w:val="28"/>
        </w:rPr>
        <w:t>.</w:t>
      </w:r>
    </w:p>
    <w:p w:rsidR="00D320BB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2.2.3. В процессе предоставления государственной услуги осуществляется взаимодействие</w:t>
      </w:r>
      <w:bookmarkStart w:id="0" w:name="sub_8"/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 xml:space="preserve">с коллегиальным общественным </w:t>
      </w:r>
      <w:r>
        <w:rPr>
          <w:rFonts w:ascii="Times New Roman" w:hAnsi="Times New Roman"/>
          <w:sz w:val="28"/>
          <w:szCs w:val="28"/>
        </w:rPr>
        <w:t xml:space="preserve">органом Комиссией ономастической </w:t>
      </w:r>
      <w:r w:rsidRPr="003F4FB0">
        <w:rPr>
          <w:rFonts w:ascii="Times New Roman" w:hAnsi="Times New Roman"/>
          <w:sz w:val="28"/>
          <w:szCs w:val="28"/>
        </w:rPr>
        <w:t>по утверждению почетных званий, почетных наград Общественного Совета самоупр</w:t>
      </w:r>
      <w:r>
        <w:rPr>
          <w:rFonts w:ascii="Times New Roman" w:hAnsi="Times New Roman"/>
          <w:sz w:val="28"/>
          <w:szCs w:val="28"/>
        </w:rPr>
        <w:t xml:space="preserve">авления города Байконур (далее </w:t>
      </w:r>
      <w:r w:rsidRPr="003F4FB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Комиссия ономастическая) − в части рассмотрения заявлений граждан, обратившихся для присвоения звания «Ветеран труда».</w:t>
      </w:r>
    </w:p>
    <w:p w:rsidR="00D320BB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представляет в Комиссию ономастическую заявления лиц, претендующих на присвоение звания «Ветеран труда» со всеми необходимыми документами.</w:t>
      </w:r>
    </w:p>
    <w:p w:rsidR="00D320BB" w:rsidRPr="00716CF9" w:rsidRDefault="00D320BB" w:rsidP="0072102E">
      <w:pPr>
        <w:pStyle w:val="ListParagraph"/>
        <w:shd w:val="clear" w:color="auto" w:fill="FFFFFF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2.2.4. Участники информационного обмена, участвующие в предоставлении государственной услуги:</w:t>
      </w:r>
    </w:p>
    <w:p w:rsidR="00D320BB" w:rsidRDefault="00D320BB" w:rsidP="007210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D1D79">
        <w:rPr>
          <w:rFonts w:ascii="Times New Roman" w:hAnsi="Times New Roman"/>
          <w:sz w:val="28"/>
          <w:szCs w:val="28"/>
        </w:rPr>
        <w:t xml:space="preserve">тделение Управления </w:t>
      </w:r>
      <w:r>
        <w:rPr>
          <w:rFonts w:ascii="Times New Roman" w:hAnsi="Times New Roman"/>
          <w:sz w:val="28"/>
          <w:szCs w:val="28"/>
        </w:rPr>
        <w:t>Ф</w:t>
      </w:r>
      <w:r w:rsidRPr="003D1D79">
        <w:rPr>
          <w:rFonts w:ascii="Times New Roman" w:hAnsi="Times New Roman"/>
          <w:sz w:val="28"/>
          <w:szCs w:val="28"/>
        </w:rPr>
        <w:t>едеральной миграционной службы по Московской области в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D1D79">
        <w:rPr>
          <w:rFonts w:ascii="Times New Roman" w:hAnsi="Times New Roman"/>
          <w:sz w:val="28"/>
          <w:szCs w:val="28"/>
        </w:rPr>
        <w:t>Байконур (Республика Казахстан)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D79">
        <w:rPr>
          <w:rFonts w:ascii="Times New Roman" w:hAnsi="Times New Roman"/>
          <w:sz w:val="28"/>
          <w:szCs w:val="28"/>
        </w:rPr>
        <w:t>– в части предоставления документов, подтверждающих регистрацию заявителя по месту жительства или по месту пребывани</w:t>
      </w:r>
      <w:r>
        <w:rPr>
          <w:rFonts w:ascii="Times New Roman" w:hAnsi="Times New Roman"/>
          <w:sz w:val="28"/>
          <w:szCs w:val="28"/>
        </w:rPr>
        <w:t>я на территории города Байконур;</w:t>
      </w:r>
    </w:p>
    <w:p w:rsidR="00D320BB" w:rsidRDefault="00D320BB" w:rsidP="007210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372">
        <w:rPr>
          <w:rFonts w:ascii="Times New Roman" w:hAnsi="Times New Roman"/>
          <w:sz w:val="28"/>
          <w:szCs w:val="28"/>
        </w:rPr>
        <w:t>УМВД России на комплексе «Байконур</w:t>
      </w:r>
      <w:r>
        <w:rPr>
          <w:rFonts w:ascii="Times New Roman" w:hAnsi="Times New Roman"/>
          <w:sz w:val="28"/>
          <w:szCs w:val="28"/>
        </w:rPr>
        <w:t>» – в части выдачи справки, подтверждающей, что утраченное удостоверение «Ветеран труда» не найдено;</w:t>
      </w:r>
    </w:p>
    <w:p w:rsidR="00D320BB" w:rsidRPr="009F3372" w:rsidRDefault="00D320BB" w:rsidP="0072102E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3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 социальной защиты населения по месту выдачи утерянного удостоверения «Ветеран труда». </w:t>
      </w:r>
      <w:r w:rsidRPr="009F3372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D320BB" w:rsidRPr="00D46B74" w:rsidRDefault="00D320BB" w:rsidP="00902B92">
      <w:pPr>
        <w:pStyle w:val="ListParagraph"/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2.5</w:t>
      </w:r>
      <w:r w:rsidRPr="003F4FB0">
        <w:rPr>
          <w:rFonts w:ascii="Times New Roman" w:hAnsi="Times New Roman"/>
          <w:sz w:val="28"/>
          <w:szCs w:val="28"/>
        </w:rPr>
        <w:t>. </w:t>
      </w:r>
      <w:r w:rsidRPr="00D46B74">
        <w:rPr>
          <w:rFonts w:ascii="Times New Roman" w:hAnsi="Times New Roman"/>
          <w:sz w:val="28"/>
          <w:szCs w:val="28"/>
        </w:rPr>
        <w:t xml:space="preserve">В соответствии с пунктом 3 части 1 </w:t>
      </w:r>
      <w:r>
        <w:rPr>
          <w:rFonts w:ascii="Times New Roman" w:hAnsi="Times New Roman"/>
          <w:sz w:val="28"/>
          <w:szCs w:val="28"/>
        </w:rPr>
        <w:t>статьи 7 Федерального закона</w:t>
      </w:r>
      <w:r w:rsidRPr="00D46B74">
        <w:rPr>
          <w:rFonts w:ascii="Times New Roman" w:hAnsi="Times New Roman"/>
          <w:sz w:val="28"/>
          <w:szCs w:val="28"/>
        </w:rPr>
        <w:t xml:space="preserve"> № 210-ФЗ Управление не вправе требовать от заявителя осуществления действий, в том числе согласований, необходимых для пол</w:t>
      </w:r>
      <w:r>
        <w:rPr>
          <w:rFonts w:ascii="Times New Roman" w:hAnsi="Times New Roman"/>
          <w:sz w:val="28"/>
          <w:szCs w:val="28"/>
        </w:rPr>
        <w:t>учения государственной услуги и </w:t>
      </w:r>
      <w:r w:rsidRPr="00D46B74">
        <w:rPr>
          <w:rFonts w:ascii="Times New Roman" w:hAnsi="Times New Roman"/>
          <w:sz w:val="28"/>
          <w:szCs w:val="28"/>
        </w:rPr>
        <w:t>связанных с обращением в иные государст</w:t>
      </w:r>
      <w:r>
        <w:rPr>
          <w:rFonts w:ascii="Times New Roman" w:hAnsi="Times New Roman"/>
          <w:sz w:val="28"/>
          <w:szCs w:val="28"/>
        </w:rPr>
        <w:t>венные органы и организации, за </w:t>
      </w:r>
      <w:r w:rsidRPr="00D46B74">
        <w:rPr>
          <w:rFonts w:ascii="Times New Roman" w:hAnsi="Times New Roman"/>
          <w:sz w:val="28"/>
          <w:szCs w:val="28"/>
        </w:rPr>
        <w:t>исключением получения услуг, включенных в перечень услуг, которые являются необходимыми и обязательными для предоставления государственных услуг, утв</w:t>
      </w:r>
      <w:r>
        <w:rPr>
          <w:rFonts w:ascii="Times New Roman" w:hAnsi="Times New Roman"/>
          <w:sz w:val="28"/>
          <w:szCs w:val="28"/>
        </w:rPr>
        <w:t>ержденный постановлением Главы а</w:t>
      </w:r>
      <w:r w:rsidRPr="00D46B74">
        <w:rPr>
          <w:rFonts w:ascii="Times New Roman" w:hAnsi="Times New Roman"/>
          <w:sz w:val="28"/>
          <w:szCs w:val="28"/>
        </w:rPr>
        <w:t>дминистрации города Байконур.</w:t>
      </w:r>
    </w:p>
    <w:p w:rsidR="00D320BB" w:rsidRPr="003F4FB0" w:rsidRDefault="00D320BB" w:rsidP="00902B92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2.3. Описание результатов предоставления государственной услуги</w:t>
      </w:r>
    </w:p>
    <w:p w:rsidR="00D320BB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Результатом предоставления государственной услуги является: </w:t>
      </w:r>
    </w:p>
    <w:p w:rsidR="00D320BB" w:rsidRPr="003F4FB0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документов для присвоения звания «Ветеран труда»;</w:t>
      </w:r>
    </w:p>
    <w:p w:rsidR="00D320BB" w:rsidRPr="003F4FB0" w:rsidRDefault="00D320BB" w:rsidP="00902B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F4FB0">
        <w:rPr>
          <w:rFonts w:ascii="Times New Roman" w:hAnsi="Times New Roman"/>
          <w:sz w:val="28"/>
          <w:szCs w:val="28"/>
        </w:rPr>
        <w:t>формление и выдача удостоверения «Ветеран труда»;</w:t>
      </w:r>
    </w:p>
    <w:p w:rsidR="00D320BB" w:rsidRPr="003F4FB0" w:rsidRDefault="00D320BB" w:rsidP="00902B92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F4FB0">
        <w:rPr>
          <w:rFonts w:ascii="Times New Roman" w:hAnsi="Times New Roman"/>
          <w:sz w:val="28"/>
          <w:szCs w:val="28"/>
        </w:rPr>
        <w:t>тказ в предоставлении государственной услуги и уведомление заявителя об отказе в предос</w:t>
      </w:r>
      <w:r>
        <w:rPr>
          <w:rFonts w:ascii="Times New Roman" w:hAnsi="Times New Roman"/>
          <w:sz w:val="28"/>
          <w:szCs w:val="28"/>
        </w:rPr>
        <w:t>тавлении государственной услуги.</w:t>
      </w:r>
    </w:p>
    <w:p w:rsidR="00D320BB" w:rsidRPr="003F4FB0" w:rsidRDefault="00D320BB" w:rsidP="00A8507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2.4.</w:t>
      </w:r>
      <w:r w:rsidRPr="003F4FB0">
        <w:rPr>
          <w:rFonts w:ascii="Times New Roman" w:hAnsi="Times New Roman"/>
          <w:sz w:val="28"/>
          <w:szCs w:val="28"/>
        </w:rPr>
        <w:t> </w:t>
      </w:r>
      <w:r w:rsidRPr="003F4FB0">
        <w:rPr>
          <w:rFonts w:ascii="Times New Roman" w:hAnsi="Times New Roman"/>
          <w:b/>
          <w:sz w:val="28"/>
          <w:szCs w:val="28"/>
        </w:rPr>
        <w:t>Срок предоставления государственной услуги</w:t>
      </w:r>
    </w:p>
    <w:p w:rsidR="00D320BB" w:rsidRPr="003F4FB0" w:rsidRDefault="00D320BB" w:rsidP="00A8507E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2.4.1. Началом предоставления государственной услуги считается день обращения заявителя при условии предъявления им </w:t>
      </w:r>
      <w:r>
        <w:rPr>
          <w:rFonts w:ascii="Times New Roman" w:hAnsi="Times New Roman"/>
          <w:sz w:val="28"/>
          <w:szCs w:val="28"/>
        </w:rPr>
        <w:t xml:space="preserve">всех необходимых </w:t>
      </w:r>
      <w:r w:rsidRPr="003F4FB0">
        <w:rPr>
          <w:rFonts w:ascii="Times New Roman" w:hAnsi="Times New Roman"/>
          <w:sz w:val="28"/>
          <w:szCs w:val="28"/>
        </w:rPr>
        <w:t>документов, указан</w:t>
      </w:r>
      <w:r>
        <w:rPr>
          <w:rFonts w:ascii="Times New Roman" w:hAnsi="Times New Roman"/>
          <w:sz w:val="28"/>
          <w:szCs w:val="28"/>
        </w:rPr>
        <w:t xml:space="preserve">ных в подпункте 2.6.1 пункта 2.6 </w:t>
      </w:r>
      <w:r w:rsidRPr="003F4FB0">
        <w:rPr>
          <w:rFonts w:ascii="Times New Roman" w:hAnsi="Times New Roman"/>
          <w:sz w:val="28"/>
          <w:szCs w:val="28"/>
        </w:rPr>
        <w:t>Административного регламента и оформленных в соответствии с требованиями к оформлению документов, изл</w:t>
      </w:r>
      <w:r>
        <w:rPr>
          <w:rFonts w:ascii="Times New Roman" w:hAnsi="Times New Roman"/>
          <w:sz w:val="28"/>
          <w:szCs w:val="28"/>
        </w:rPr>
        <w:t>оженными в пункте 2.6</w:t>
      </w:r>
      <w:r w:rsidRPr="003F4FB0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D320BB" w:rsidRDefault="00D320BB" w:rsidP="00B55C84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2.4.2. </w:t>
      </w:r>
      <w:r>
        <w:rPr>
          <w:rFonts w:ascii="Times New Roman" w:hAnsi="Times New Roman"/>
          <w:sz w:val="28"/>
          <w:szCs w:val="28"/>
        </w:rPr>
        <w:t>Общий срок предоставления государственной услуги составляет не более 90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календарных </w:t>
      </w:r>
      <w:r w:rsidRPr="003F4FB0">
        <w:rPr>
          <w:rFonts w:ascii="Times New Roman" w:hAnsi="Times New Roman"/>
          <w:sz w:val="28"/>
          <w:szCs w:val="28"/>
        </w:rPr>
        <w:t>дней с</w:t>
      </w:r>
      <w:r>
        <w:rPr>
          <w:rFonts w:ascii="Times New Roman" w:hAnsi="Times New Roman"/>
          <w:sz w:val="28"/>
          <w:szCs w:val="28"/>
        </w:rPr>
        <w:t>о дня регистрации заявления с приложенными документами, необходимыми для предоставления государственной услуги, в журнале регистрации заявлений граждан, обратившихся для присвоения звания «Ветеран труда», оформленном согласно Приложению № 2 к Административному регламенту.</w:t>
      </w:r>
    </w:p>
    <w:p w:rsidR="00D320BB" w:rsidRDefault="00D320BB" w:rsidP="00B55C84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2.4.3. Общий срок предоставления дубликата «Ветеран труда» составляет 15 рабочих дней со дня регистрации заявления на выдачу дубликата.</w:t>
      </w:r>
    </w:p>
    <w:p w:rsidR="00D320BB" w:rsidRPr="003F4FB0" w:rsidRDefault="00D320BB" w:rsidP="00A8507E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2.4.4. Сроки выполнения</w:t>
      </w:r>
      <w:r w:rsidRPr="00993031">
        <w:rPr>
          <w:rFonts w:ascii="Times New Roman" w:hAnsi="Times New Roman"/>
          <w:sz w:val="28"/>
          <w:szCs w:val="28"/>
        </w:rPr>
        <w:t xml:space="preserve"> </w:t>
      </w:r>
      <w:r w:rsidRPr="00581B0F">
        <w:rPr>
          <w:rFonts w:ascii="Times New Roman" w:hAnsi="Times New Roman"/>
          <w:sz w:val="28"/>
          <w:szCs w:val="28"/>
        </w:rPr>
        <w:t>конкретных</w:t>
      </w:r>
      <w:r>
        <w:rPr>
          <w:rFonts w:ascii="Times New Roman" w:hAnsi="Times New Roman"/>
          <w:sz w:val="28"/>
          <w:szCs w:val="28"/>
        </w:rPr>
        <w:t xml:space="preserve"> административных процедур и </w:t>
      </w:r>
      <w:r w:rsidRPr="003F4FB0">
        <w:rPr>
          <w:rFonts w:ascii="Times New Roman" w:hAnsi="Times New Roman"/>
          <w:sz w:val="28"/>
          <w:szCs w:val="28"/>
        </w:rPr>
        <w:t>административных действий указаны в соответствующих пунктах раздела I</w:t>
      </w:r>
      <w:r>
        <w:rPr>
          <w:rFonts w:ascii="Times New Roman" w:hAnsi="Times New Roman"/>
          <w:sz w:val="28"/>
          <w:szCs w:val="28"/>
        </w:rPr>
        <w:t>II Административного регламента</w:t>
      </w:r>
      <w:r w:rsidRPr="003F4FB0"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A8507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2.5. Перечень нормативных правовых актов, регулирующих отношения, возникающие в связи с предоставлением государственной услуги</w:t>
      </w:r>
    </w:p>
    <w:p w:rsidR="00D320BB" w:rsidRPr="003F4FB0" w:rsidRDefault="00D320BB" w:rsidP="00A850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Правовыми основаниями для предоставления государственной услуги являются:</w:t>
      </w:r>
    </w:p>
    <w:p w:rsidR="00D320BB" w:rsidRPr="003F4FB0" w:rsidRDefault="00D320BB" w:rsidP="00A850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Договор аренды комплекса «Байконур» между Правительством Российской Федерации и Правительством Республики </w:t>
      </w:r>
      <w:r>
        <w:rPr>
          <w:rFonts w:ascii="Times New Roman" w:hAnsi="Times New Roman"/>
          <w:sz w:val="28"/>
          <w:szCs w:val="28"/>
        </w:rPr>
        <w:t>Казахстан от</w:t>
      </w:r>
      <w:r w:rsidRPr="003F4FB0">
        <w:rPr>
          <w:rFonts w:ascii="Times New Roman" w:hAnsi="Times New Roman"/>
          <w:sz w:val="28"/>
          <w:szCs w:val="28"/>
        </w:rPr>
        <w:t xml:space="preserve"> 10 декабря </w:t>
      </w:r>
      <w:r>
        <w:rPr>
          <w:rFonts w:ascii="Times New Roman" w:hAnsi="Times New Roman"/>
          <w:sz w:val="28"/>
          <w:szCs w:val="28"/>
        </w:rPr>
        <w:t>1994 г. (</w:t>
      </w:r>
      <w:r w:rsidRPr="003F4FB0">
        <w:rPr>
          <w:rFonts w:ascii="Times New Roman" w:hAnsi="Times New Roman"/>
          <w:sz w:val="28"/>
          <w:szCs w:val="28"/>
        </w:rPr>
        <w:t>Собрание законодател</w:t>
      </w:r>
      <w:r>
        <w:rPr>
          <w:rFonts w:ascii="Times New Roman" w:hAnsi="Times New Roman"/>
          <w:sz w:val="28"/>
          <w:szCs w:val="28"/>
        </w:rPr>
        <w:t>ьства Российской Федерации, 1998</w:t>
      </w:r>
      <w:r w:rsidRPr="003F4FB0">
        <w:rPr>
          <w:rFonts w:ascii="Times New Roman" w:hAnsi="Times New Roman"/>
          <w:sz w:val="28"/>
          <w:szCs w:val="28"/>
        </w:rPr>
        <w:t>, № 3</w:t>
      </w:r>
      <w:r>
        <w:rPr>
          <w:rFonts w:ascii="Times New Roman" w:hAnsi="Times New Roman"/>
          <w:sz w:val="28"/>
          <w:szCs w:val="28"/>
        </w:rPr>
        <w:t>5</w:t>
      </w:r>
      <w:r w:rsidRPr="003F4FB0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 xml:space="preserve"> 4369)</w:t>
      </w:r>
      <w:r w:rsidRPr="003F4FB0">
        <w:rPr>
          <w:rFonts w:ascii="Times New Roman" w:hAnsi="Times New Roman"/>
          <w:sz w:val="28"/>
          <w:szCs w:val="28"/>
        </w:rPr>
        <w:t>;</w:t>
      </w:r>
    </w:p>
    <w:p w:rsidR="00D320BB" w:rsidRPr="003F4FB0" w:rsidRDefault="00D320BB" w:rsidP="00A850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Соглашение между Российской Федер</w:t>
      </w:r>
      <w:r>
        <w:rPr>
          <w:rFonts w:ascii="Times New Roman" w:hAnsi="Times New Roman"/>
          <w:sz w:val="28"/>
          <w:szCs w:val="28"/>
        </w:rPr>
        <w:t>ацией и Республикой Казахстан о </w:t>
      </w:r>
      <w:r w:rsidRPr="003F4FB0">
        <w:rPr>
          <w:rFonts w:ascii="Times New Roman" w:hAnsi="Times New Roman"/>
          <w:sz w:val="28"/>
          <w:szCs w:val="28"/>
        </w:rPr>
        <w:t>статусе города Байконур, порядке формирования и статусе его органов исполнительной власти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3F4FB0">
        <w:rPr>
          <w:rFonts w:ascii="Times New Roman" w:hAnsi="Times New Roman"/>
          <w:sz w:val="28"/>
          <w:szCs w:val="28"/>
        </w:rPr>
        <w:t xml:space="preserve"> 23 декабря 1995</w:t>
      </w:r>
      <w:r>
        <w:rPr>
          <w:rFonts w:ascii="Times New Roman" w:hAnsi="Times New Roman"/>
          <w:sz w:val="28"/>
          <w:szCs w:val="28"/>
        </w:rPr>
        <w:t xml:space="preserve"> г. (Бюллетень международных договоров, 1999, № 5, ст. 56)</w:t>
      </w:r>
      <w:r w:rsidRPr="003F4FB0">
        <w:rPr>
          <w:rFonts w:ascii="Times New Roman" w:hAnsi="Times New Roman"/>
          <w:sz w:val="28"/>
          <w:szCs w:val="28"/>
        </w:rPr>
        <w:t>;</w:t>
      </w:r>
    </w:p>
    <w:p w:rsidR="00D320BB" w:rsidRPr="003F4FB0" w:rsidRDefault="00D320BB" w:rsidP="006424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Соглашение между Правит</w:t>
      </w:r>
      <w:r>
        <w:rPr>
          <w:rFonts w:ascii="Times New Roman" w:hAnsi="Times New Roman"/>
          <w:sz w:val="28"/>
          <w:szCs w:val="28"/>
        </w:rPr>
        <w:t>ельством Российской Федерации 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3F4FB0">
        <w:rPr>
          <w:rFonts w:ascii="Times New Roman" w:hAnsi="Times New Roman"/>
          <w:sz w:val="28"/>
          <w:szCs w:val="28"/>
        </w:rPr>
        <w:t xml:space="preserve">Правительством Республики Казахстан о социальных гарантиях граждан Российской Федерации и Республики Казахстан, проживающих и/или работающих на комплексе Байконур </w:t>
      </w:r>
      <w:r>
        <w:rPr>
          <w:rFonts w:ascii="Times New Roman" w:hAnsi="Times New Roman"/>
          <w:sz w:val="28"/>
          <w:szCs w:val="28"/>
        </w:rPr>
        <w:t>от</w:t>
      </w:r>
      <w:r w:rsidRPr="003F4FB0">
        <w:rPr>
          <w:rFonts w:ascii="Times New Roman" w:hAnsi="Times New Roman"/>
          <w:sz w:val="28"/>
          <w:szCs w:val="28"/>
        </w:rPr>
        <w:t xml:space="preserve"> 12 октября 1998</w:t>
      </w:r>
      <w:r>
        <w:rPr>
          <w:rFonts w:ascii="Times New Roman" w:hAnsi="Times New Roman"/>
          <w:sz w:val="28"/>
          <w:szCs w:val="28"/>
        </w:rPr>
        <w:t> г. (Бюллетень международных договоров, 2001, № 6)</w:t>
      </w:r>
      <w:r w:rsidRPr="003F4FB0">
        <w:rPr>
          <w:rFonts w:ascii="Times New Roman" w:hAnsi="Times New Roman"/>
          <w:sz w:val="28"/>
          <w:szCs w:val="28"/>
        </w:rPr>
        <w:t>;</w:t>
      </w:r>
    </w:p>
    <w:p w:rsidR="00D320BB" w:rsidRDefault="00D320BB" w:rsidP="00EC6A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Конституция Российской Федерации </w:t>
      </w:r>
      <w:r>
        <w:rPr>
          <w:rFonts w:ascii="Times New Roman" w:hAnsi="Times New Roman"/>
          <w:sz w:val="28"/>
          <w:szCs w:val="28"/>
        </w:rPr>
        <w:t>от 12 декабря 1993 г.</w:t>
      </w:r>
      <w:r w:rsidRPr="003F4FB0">
        <w:rPr>
          <w:rFonts w:ascii="Times New Roman" w:hAnsi="Times New Roman"/>
          <w:sz w:val="28"/>
          <w:szCs w:val="28"/>
        </w:rPr>
        <w:t xml:space="preserve"> (Российская газета, 1993, № 237; Собрание законодательства Российской Федерации, 1996, </w:t>
      </w:r>
      <w:r>
        <w:rPr>
          <w:rFonts w:ascii="Times New Roman" w:hAnsi="Times New Roman"/>
          <w:sz w:val="28"/>
          <w:szCs w:val="28"/>
        </w:rPr>
        <w:br/>
        <w:t>№ 3, ст. 152;</w:t>
      </w:r>
      <w:r w:rsidRPr="003F4FB0">
        <w:rPr>
          <w:rFonts w:ascii="Times New Roman" w:hAnsi="Times New Roman"/>
          <w:sz w:val="28"/>
          <w:szCs w:val="28"/>
        </w:rPr>
        <w:t xml:space="preserve"> № 7, ст. 676; 2001, № 24,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ст. 2421; 20</w:t>
      </w:r>
      <w:r>
        <w:rPr>
          <w:rFonts w:ascii="Times New Roman" w:hAnsi="Times New Roman"/>
          <w:sz w:val="28"/>
          <w:szCs w:val="28"/>
        </w:rPr>
        <w:t xml:space="preserve">03, № 30, ст. 3051; 2004, № 13, </w:t>
      </w:r>
      <w:r w:rsidRPr="003F4FB0">
        <w:rPr>
          <w:rFonts w:ascii="Times New Roman" w:hAnsi="Times New Roman"/>
          <w:sz w:val="28"/>
          <w:szCs w:val="28"/>
        </w:rPr>
        <w:t xml:space="preserve">ст. 1110; 2005, № 42, ст. 4212; </w:t>
      </w:r>
      <w:r>
        <w:rPr>
          <w:rFonts w:ascii="Times New Roman" w:hAnsi="Times New Roman"/>
          <w:sz w:val="28"/>
          <w:szCs w:val="28"/>
        </w:rPr>
        <w:t xml:space="preserve">2006, № 29, ст. 3119; 2007, № 1, ст. 1; № 30, </w:t>
      </w:r>
      <w:r>
        <w:rPr>
          <w:rFonts w:ascii="Times New Roman" w:hAnsi="Times New Roman"/>
          <w:sz w:val="28"/>
          <w:szCs w:val="28"/>
        </w:rPr>
        <w:br/>
        <w:t>ст. 3745;</w:t>
      </w:r>
      <w:r w:rsidRPr="003F4FB0">
        <w:rPr>
          <w:rFonts w:ascii="Times New Roman" w:hAnsi="Times New Roman"/>
          <w:sz w:val="28"/>
          <w:szCs w:val="28"/>
        </w:rPr>
        <w:t xml:space="preserve"> 2009, № 1,</w:t>
      </w:r>
      <w:r>
        <w:rPr>
          <w:rFonts w:ascii="Times New Roman" w:hAnsi="Times New Roman"/>
          <w:sz w:val="28"/>
          <w:szCs w:val="28"/>
        </w:rPr>
        <w:t xml:space="preserve"> ст.1,</w:t>
      </w:r>
      <w:r w:rsidRPr="003F4FB0">
        <w:rPr>
          <w:rFonts w:ascii="Times New Roman" w:hAnsi="Times New Roman"/>
          <w:sz w:val="28"/>
          <w:szCs w:val="28"/>
        </w:rPr>
        <w:t xml:space="preserve"> ст.</w:t>
      </w:r>
      <w:r>
        <w:rPr>
          <w:rFonts w:ascii="Times New Roman" w:hAnsi="Times New Roman"/>
          <w:sz w:val="28"/>
          <w:szCs w:val="28"/>
        </w:rPr>
        <w:t xml:space="preserve"> 2</w:t>
      </w:r>
      <w:r w:rsidRPr="003F4FB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2014, № 6, ст. 548; № 12, ст. 1201; № 30, ст. 4202);</w:t>
      </w:r>
    </w:p>
    <w:p w:rsidR="00D320BB" w:rsidRPr="002505D2" w:rsidRDefault="00D320BB" w:rsidP="00820426">
      <w:pPr>
        <w:pStyle w:val="NormalWeb"/>
        <w:shd w:val="clear" w:color="auto" w:fill="FFFFFF"/>
        <w:spacing w:before="0" w:after="0" w:line="276" w:lineRule="auto"/>
        <w:ind w:firstLine="709"/>
        <w:textAlignment w:val="baseline"/>
        <w:rPr>
          <w:rFonts w:ascii="Arial" w:hAnsi="Arial" w:cs="Arial"/>
          <w:color w:val="2D2D2D"/>
          <w:spacing w:val="1"/>
          <w:sz w:val="17"/>
          <w:szCs w:val="17"/>
          <w:shd w:val="clear" w:color="auto" w:fill="FFFFFF"/>
        </w:rPr>
      </w:pPr>
      <w:r w:rsidRPr="00267A9F">
        <w:rPr>
          <w:color w:val="000000"/>
          <w:sz w:val="28"/>
          <w:szCs w:val="28"/>
        </w:rPr>
        <w:t>Федеральный закон от 12 января 1995 г. № 5-ФЗ «О ветеранах» (Собрание законодательства Российской Федерации, 1995, № 3, ст.</w:t>
      </w:r>
      <w:r>
        <w:rPr>
          <w:color w:val="000000"/>
          <w:sz w:val="28"/>
          <w:szCs w:val="28"/>
        </w:rPr>
        <w:t xml:space="preserve"> </w:t>
      </w:r>
      <w:r w:rsidRPr="00267A9F">
        <w:rPr>
          <w:color w:val="000000"/>
          <w:sz w:val="28"/>
          <w:szCs w:val="28"/>
        </w:rPr>
        <w:t xml:space="preserve">168; </w:t>
      </w:r>
      <w:r>
        <w:rPr>
          <w:color w:val="000000"/>
          <w:sz w:val="28"/>
          <w:szCs w:val="28"/>
        </w:rPr>
        <w:t>2000, № 2, ст. 161; № 19, ст. 2023; 2001, № 1, ст. 2; № 33, ст. 3427; №53, ст. 5030; 2002, № 30, ст. 3033; № 48, ст. 4743; № 52, ст. 5132; 2003, № 19, ст. 1750; № 52, ст. 5038; 2004, № 19, ст. 1837; № 25, ст. 3607; № 27, ст. 2711; 2005, № 1, ст. </w:t>
      </w:r>
      <w:r w:rsidRPr="00267A9F">
        <w:rPr>
          <w:color w:val="000000"/>
          <w:sz w:val="28"/>
          <w:szCs w:val="28"/>
        </w:rPr>
        <w:t>25;</w:t>
      </w:r>
      <w:r w:rsidRPr="008204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№ 19, ст. 1748; № 52, ст. 5576; </w:t>
      </w:r>
      <w:r w:rsidRPr="00267A9F">
        <w:rPr>
          <w:color w:val="000000"/>
          <w:sz w:val="28"/>
          <w:szCs w:val="28"/>
        </w:rPr>
        <w:t>2007, № 43, ст. 5084; 2008,</w:t>
      </w:r>
      <w:r>
        <w:rPr>
          <w:color w:val="000000"/>
          <w:sz w:val="28"/>
          <w:szCs w:val="28"/>
        </w:rPr>
        <w:t xml:space="preserve"> № 9, ст.817; № 29, ст. 3410; № 30, ст. 360</w:t>
      </w:r>
      <w:r w:rsidRPr="00267A9F">
        <w:rPr>
          <w:color w:val="000000"/>
          <w:sz w:val="28"/>
          <w:szCs w:val="28"/>
        </w:rPr>
        <w:t xml:space="preserve">9; </w:t>
      </w:r>
      <w:r>
        <w:rPr>
          <w:color w:val="000000"/>
          <w:sz w:val="28"/>
          <w:szCs w:val="28"/>
        </w:rPr>
        <w:t>№ 40, ст. 4501; № </w:t>
      </w:r>
      <w:r w:rsidRPr="00820426">
        <w:rPr>
          <w:sz w:val="28"/>
          <w:szCs w:val="28"/>
        </w:rPr>
        <w:t>52,</w:t>
      </w:r>
      <w:r>
        <w:t> </w:t>
      </w:r>
      <w:r>
        <w:rPr>
          <w:sz w:val="28"/>
          <w:szCs w:val="28"/>
        </w:rPr>
        <w:t>ст. 6224; </w:t>
      </w:r>
      <w:r>
        <w:rPr>
          <w:color w:val="000000"/>
          <w:sz w:val="28"/>
          <w:szCs w:val="28"/>
        </w:rPr>
        <w:t xml:space="preserve">2009, № 18, ст. 2152; № 26, ст. 3133; № 29, ст. 3623; № 30, ст. 3739; № 51, ст. 6148; </w:t>
      </w:r>
      <w:r w:rsidRPr="00267A9F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 </w:t>
      </w:r>
      <w:r w:rsidRPr="00267A9F">
        <w:rPr>
          <w:color w:val="000000"/>
          <w:sz w:val="28"/>
          <w:szCs w:val="28"/>
        </w:rPr>
        <w:t xml:space="preserve">52, </w:t>
      </w:r>
      <w:r>
        <w:rPr>
          <w:color w:val="000000"/>
          <w:sz w:val="28"/>
          <w:szCs w:val="28"/>
        </w:rPr>
        <w:br/>
      </w:r>
      <w:r w:rsidRPr="00267A9F">
        <w:rPr>
          <w:color w:val="000000"/>
          <w:sz w:val="28"/>
          <w:szCs w:val="28"/>
        </w:rPr>
        <w:t xml:space="preserve">ст. 6403; </w:t>
      </w:r>
      <w:r>
        <w:rPr>
          <w:color w:val="000000"/>
          <w:sz w:val="28"/>
          <w:szCs w:val="28"/>
        </w:rPr>
        <w:t>2010, № 19, ст. 2287; № 27, ст. 3433; № 30, ст. 3991; № 31, ст. 4206; № 50, ст. 6609; 2011, № 45, ст. 6337; № 47, ст. 6608; 2012, № </w:t>
      </w:r>
      <w:r w:rsidRPr="00267A9F">
        <w:rPr>
          <w:color w:val="000000"/>
          <w:sz w:val="28"/>
          <w:szCs w:val="28"/>
        </w:rPr>
        <w:t>43,</w:t>
      </w:r>
      <w:r>
        <w:rPr>
          <w:color w:val="000000"/>
          <w:sz w:val="28"/>
          <w:szCs w:val="28"/>
        </w:rPr>
        <w:t> ст. </w:t>
      </w:r>
      <w:r w:rsidRPr="00267A9F">
        <w:rPr>
          <w:color w:val="000000"/>
          <w:sz w:val="28"/>
          <w:szCs w:val="28"/>
        </w:rPr>
        <w:t>5782;</w:t>
      </w:r>
      <w:r>
        <w:rPr>
          <w:color w:val="000000"/>
          <w:sz w:val="28"/>
          <w:szCs w:val="28"/>
        </w:rPr>
        <w:t xml:space="preserve"> </w:t>
      </w:r>
      <w:r w:rsidRPr="00267A9F">
        <w:rPr>
          <w:color w:val="000000"/>
          <w:sz w:val="28"/>
          <w:szCs w:val="28"/>
        </w:rPr>
        <w:t>2013,</w:t>
      </w:r>
      <w:r w:rsidRPr="008204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 14,</w:t>
      </w:r>
      <w:r w:rsidRPr="00267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ст. 1654; </w:t>
      </w:r>
      <w:r w:rsidRPr="00267A9F">
        <w:rPr>
          <w:color w:val="000000"/>
          <w:sz w:val="28"/>
          <w:szCs w:val="28"/>
        </w:rPr>
        <w:t xml:space="preserve">№ 19, ст. 2331; </w:t>
      </w:r>
      <w:r>
        <w:rPr>
          <w:color w:val="000000"/>
          <w:sz w:val="28"/>
          <w:szCs w:val="28"/>
        </w:rPr>
        <w:t xml:space="preserve">№ 27, ст. 3477; </w:t>
      </w:r>
      <w:r w:rsidRPr="00267A9F">
        <w:rPr>
          <w:color w:val="000000"/>
          <w:sz w:val="28"/>
          <w:szCs w:val="28"/>
        </w:rPr>
        <w:t>№ 48, ст.</w:t>
      </w:r>
      <w:r>
        <w:rPr>
          <w:color w:val="000000"/>
          <w:sz w:val="28"/>
          <w:szCs w:val="28"/>
        </w:rPr>
        <w:t xml:space="preserve"> 6165; 2014, № 7, ст. 736; № 23, ст. 2930; № 26, ст. 3406; № 52, ст. 7537; 2015, № 14, ст. 2008; № 27, ст. 3967</w:t>
      </w:r>
      <w:r w:rsidRPr="00267A9F">
        <w:rPr>
          <w:color w:val="000000"/>
          <w:sz w:val="28"/>
          <w:szCs w:val="28"/>
        </w:rPr>
        <w:t>);</w:t>
      </w:r>
      <w:r w:rsidRPr="002505D2">
        <w:rPr>
          <w:rFonts w:ascii="Arial" w:hAnsi="Arial" w:cs="Arial"/>
          <w:color w:val="2D2D2D"/>
          <w:spacing w:val="1"/>
          <w:sz w:val="17"/>
          <w:szCs w:val="17"/>
          <w:shd w:val="clear" w:color="auto" w:fill="FFFFFF"/>
        </w:rPr>
        <w:t xml:space="preserve"> </w:t>
      </w:r>
    </w:p>
    <w:p w:rsidR="00D320BB" w:rsidRPr="00267A9F" w:rsidRDefault="00D320BB" w:rsidP="00642433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7A9F">
        <w:rPr>
          <w:rFonts w:ascii="Times New Roman" w:hAnsi="Times New Roman"/>
          <w:color w:val="000000"/>
          <w:sz w:val="28"/>
          <w:szCs w:val="28"/>
        </w:rPr>
        <w:t xml:space="preserve">Федеральный закон от 02 мая 2006 г. № 59-ФЗ «О порядке рассмотрения обращений граждан Российской Федерации» (Собрание законодательства Российской </w:t>
      </w:r>
      <w:r>
        <w:rPr>
          <w:rFonts w:ascii="Times New Roman" w:hAnsi="Times New Roman"/>
          <w:color w:val="000000"/>
          <w:sz w:val="28"/>
          <w:szCs w:val="28"/>
        </w:rPr>
        <w:t>Федерации, 2006, № 19, ст. 2060; 2010, № 27 ст. 3410; № 31 ст. 4196; 2012, № 31, ст. 4470; 2013,</w:t>
      </w:r>
      <w:r w:rsidRPr="00267A9F">
        <w:rPr>
          <w:rFonts w:ascii="Times New Roman" w:hAnsi="Times New Roman"/>
          <w:color w:val="000000"/>
          <w:sz w:val="28"/>
          <w:szCs w:val="28"/>
        </w:rPr>
        <w:t xml:space="preserve"> № 19</w:t>
      </w:r>
      <w:r>
        <w:rPr>
          <w:rFonts w:ascii="Times New Roman" w:hAnsi="Times New Roman"/>
          <w:color w:val="000000"/>
          <w:sz w:val="28"/>
          <w:szCs w:val="28"/>
        </w:rPr>
        <w:t xml:space="preserve">, ст. 2307; </w:t>
      </w:r>
      <w:r w:rsidRPr="00267A9F">
        <w:rPr>
          <w:rFonts w:ascii="Times New Roman" w:hAnsi="Times New Roman"/>
          <w:color w:val="000000"/>
          <w:sz w:val="28"/>
          <w:szCs w:val="28"/>
        </w:rPr>
        <w:t>№ 27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67A9F">
        <w:rPr>
          <w:rFonts w:ascii="Times New Roman" w:hAnsi="Times New Roman"/>
          <w:color w:val="000000"/>
          <w:sz w:val="28"/>
          <w:szCs w:val="28"/>
        </w:rPr>
        <w:t xml:space="preserve"> ст. 3474</w:t>
      </w:r>
      <w:r>
        <w:rPr>
          <w:rFonts w:ascii="Times New Roman" w:hAnsi="Times New Roman"/>
          <w:color w:val="000000"/>
          <w:sz w:val="28"/>
          <w:szCs w:val="28"/>
        </w:rPr>
        <w:t>; 2014, № 48, ст. 6638</w:t>
      </w:r>
      <w:r w:rsidRPr="00267A9F">
        <w:rPr>
          <w:rFonts w:ascii="Times New Roman" w:hAnsi="Times New Roman"/>
          <w:color w:val="000000"/>
          <w:sz w:val="28"/>
          <w:szCs w:val="28"/>
        </w:rPr>
        <w:t>);</w:t>
      </w:r>
    </w:p>
    <w:p w:rsidR="00D320BB" w:rsidRPr="003F4FB0" w:rsidRDefault="00D320BB" w:rsidP="00976B88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Федеральный закон от 27 июля 2006 г. № 152-ФЗ «О персональных данных» (Собрание законодательства Ро</w:t>
      </w:r>
      <w:r>
        <w:rPr>
          <w:rFonts w:ascii="Times New Roman" w:hAnsi="Times New Roman"/>
          <w:sz w:val="28"/>
          <w:szCs w:val="28"/>
        </w:rPr>
        <w:t>ссийской Федерации, 2006, № 31,</w:t>
      </w:r>
      <w:r>
        <w:rPr>
          <w:rFonts w:ascii="Times New Roman" w:hAnsi="Times New Roman"/>
          <w:sz w:val="28"/>
          <w:szCs w:val="28"/>
        </w:rPr>
        <w:br/>
        <w:t>ст. 3451</w:t>
      </w:r>
      <w:r w:rsidRPr="003F4FB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2009, № 48, ст. 5716; № 52, ст. 6439</w:t>
      </w:r>
      <w:r w:rsidRPr="003F4FB0">
        <w:rPr>
          <w:rFonts w:ascii="Times New Roman" w:hAnsi="Times New Roman"/>
          <w:sz w:val="28"/>
          <w:szCs w:val="28"/>
        </w:rPr>
        <w:t xml:space="preserve">; 2010, № 27, ст. 3407; № 31, </w:t>
      </w:r>
      <w:r>
        <w:rPr>
          <w:rFonts w:ascii="Times New Roman" w:hAnsi="Times New Roman"/>
          <w:sz w:val="28"/>
          <w:szCs w:val="28"/>
        </w:rPr>
        <w:br/>
        <w:t>ст. 4173, ст. 4196; № 49, ст. 6409; № 52, ст. 6974; 2011, № 23, ст. 3263;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№ 31, ст. 4701;</w:t>
      </w:r>
      <w:r w:rsidRPr="003F4FB0">
        <w:rPr>
          <w:rFonts w:ascii="Times New Roman" w:hAnsi="Times New Roman"/>
          <w:sz w:val="28"/>
          <w:szCs w:val="28"/>
        </w:rPr>
        <w:t xml:space="preserve"> 2013, № 14</w:t>
      </w:r>
      <w:r>
        <w:rPr>
          <w:rFonts w:ascii="Times New Roman" w:hAnsi="Times New Roman"/>
          <w:sz w:val="28"/>
          <w:szCs w:val="28"/>
        </w:rPr>
        <w:t>, ст. 1651; № 30, ст. 4038; № 51, ст. 6683</w:t>
      </w:r>
      <w:r w:rsidRPr="003F4FB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2014, № 23, ст. 2927; № 30, ст. 4217, ст. 4243);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Федеральный закон от 27 июля 2010 г. № 210-ФЗ «Об организации предоставления государственных и муниципальных услуг» (Собрание законодательства Российской Федераци</w:t>
      </w:r>
      <w:r>
        <w:rPr>
          <w:rFonts w:ascii="Times New Roman" w:hAnsi="Times New Roman"/>
          <w:sz w:val="28"/>
          <w:szCs w:val="28"/>
        </w:rPr>
        <w:t>и, 2010, № 31, ст. 4179; 2011,</w:t>
      </w:r>
      <w:r w:rsidRPr="003F4FB0">
        <w:rPr>
          <w:rFonts w:ascii="Times New Roman" w:hAnsi="Times New Roman"/>
          <w:sz w:val="28"/>
          <w:szCs w:val="28"/>
        </w:rPr>
        <w:t xml:space="preserve"> № 15</w:t>
      </w:r>
      <w:r>
        <w:rPr>
          <w:rFonts w:ascii="Times New Roman" w:hAnsi="Times New Roman"/>
          <w:sz w:val="28"/>
          <w:szCs w:val="28"/>
        </w:rPr>
        <w:t>,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3F4FB0">
        <w:rPr>
          <w:rFonts w:ascii="Times New Roman" w:hAnsi="Times New Roman"/>
          <w:sz w:val="28"/>
          <w:szCs w:val="28"/>
        </w:rPr>
        <w:t>ст. 2038, № 27</w:t>
      </w:r>
      <w:r>
        <w:rPr>
          <w:rFonts w:ascii="Times New Roman" w:hAnsi="Times New Roman"/>
          <w:sz w:val="28"/>
          <w:szCs w:val="28"/>
        </w:rPr>
        <w:t>,</w:t>
      </w:r>
      <w:r w:rsidRPr="003F4FB0">
        <w:rPr>
          <w:rFonts w:ascii="Times New Roman" w:hAnsi="Times New Roman"/>
          <w:sz w:val="28"/>
          <w:szCs w:val="28"/>
        </w:rPr>
        <w:t xml:space="preserve"> ст. 3873, ст. 388</w:t>
      </w:r>
      <w:r>
        <w:rPr>
          <w:rFonts w:ascii="Times New Roman" w:hAnsi="Times New Roman"/>
          <w:sz w:val="28"/>
          <w:szCs w:val="28"/>
        </w:rPr>
        <w:t>0, № 29, ст. 4291, № 30, ст. 4587, № 49,</w:t>
      </w:r>
      <w:r w:rsidRPr="003F4FB0">
        <w:rPr>
          <w:rFonts w:ascii="Times New Roman" w:hAnsi="Times New Roman"/>
          <w:sz w:val="28"/>
          <w:szCs w:val="28"/>
        </w:rPr>
        <w:t xml:space="preserve"> ст. 7061</w:t>
      </w:r>
      <w:r>
        <w:rPr>
          <w:rFonts w:ascii="Times New Roman" w:hAnsi="Times New Roman"/>
          <w:sz w:val="28"/>
          <w:szCs w:val="28"/>
        </w:rPr>
        <w:t xml:space="preserve">; 2012, № 31, ст. 4322; 2013, № 14, ст. 1651, № 27, ст. 3477, ст. 3480, № 30, ст. 4084, № 51, ст. 6679, № 52, ст. 6952, ст. 6961, ст. 7009; 2014, № 26, ст. 3366, № 30, </w:t>
      </w:r>
      <w:r>
        <w:rPr>
          <w:rFonts w:ascii="Times New Roman" w:hAnsi="Times New Roman"/>
          <w:sz w:val="28"/>
          <w:szCs w:val="28"/>
        </w:rPr>
        <w:br/>
        <w:t>ст. 4264; 2015, № 1, ст. 67, ст. 72; № 10, ст. 1393; № 29, ст. 4342, ст. 4376</w:t>
      </w:r>
      <w:r w:rsidRPr="003F4FB0">
        <w:rPr>
          <w:rFonts w:ascii="Times New Roman" w:hAnsi="Times New Roman"/>
          <w:sz w:val="28"/>
          <w:szCs w:val="28"/>
        </w:rPr>
        <w:t>);</w:t>
      </w:r>
    </w:p>
    <w:p w:rsidR="00D320BB" w:rsidRPr="003F4FB0" w:rsidRDefault="00D320BB" w:rsidP="003F4FB0">
      <w:pPr>
        <w:pStyle w:val="NormalWeb"/>
        <w:shd w:val="clear" w:color="auto" w:fill="FFFFFF"/>
        <w:spacing w:before="0" w:after="0" w:line="276" w:lineRule="auto"/>
        <w:ind w:firstLine="709"/>
        <w:textAlignment w:val="baseline"/>
        <w:rPr>
          <w:color w:val="444444"/>
          <w:sz w:val="28"/>
          <w:szCs w:val="28"/>
        </w:rPr>
      </w:pPr>
      <w:r w:rsidRPr="003F4FB0">
        <w:rPr>
          <w:color w:val="000000"/>
          <w:sz w:val="28"/>
          <w:szCs w:val="28"/>
          <w:shd w:val="clear" w:color="auto" w:fill="FFFFFF"/>
        </w:rPr>
        <w:t>постановление Правительства Российской Федерации от 27 апреля 1995 г. № 423 «Об удостоверениях, на основании которых реализуются меры социальной поддержки ветеранов военной службы и ветеранов труда» (Собрание законодательства Российской Федерации, 1995, № 18, ст. 1683; 2011, № 18, ст. 2643</w:t>
      </w:r>
      <w:r>
        <w:rPr>
          <w:color w:val="000000"/>
          <w:sz w:val="28"/>
          <w:szCs w:val="28"/>
          <w:shd w:val="clear" w:color="auto" w:fill="FFFFFF"/>
        </w:rPr>
        <w:t>; 2013, № 13, ст. 1559</w:t>
      </w:r>
      <w:r w:rsidRPr="003F4FB0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(далее – Постановление № 423);</w:t>
      </w:r>
      <w:r w:rsidRPr="003F4FB0">
        <w:rPr>
          <w:color w:val="444444"/>
          <w:sz w:val="28"/>
          <w:szCs w:val="28"/>
        </w:rPr>
        <w:t xml:space="preserve"> 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3F4FB0">
        <w:rPr>
          <w:rFonts w:ascii="Times New Roman" w:hAnsi="Times New Roman"/>
          <w:sz w:val="28"/>
          <w:szCs w:val="28"/>
        </w:rPr>
        <w:t>Главы администрации города Байкону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z w:val="28"/>
          <w:szCs w:val="28"/>
        </w:rPr>
        <w:br/>
        <w:t>от 14 февраля 2006 </w:t>
      </w:r>
      <w:r w:rsidRPr="003F4FB0">
        <w:rPr>
          <w:rFonts w:ascii="Times New Roman" w:hAnsi="Times New Roman"/>
          <w:sz w:val="28"/>
          <w:szCs w:val="28"/>
        </w:rPr>
        <w:t>г. № 30 «Об утверждении Порядка и условий присвоения звания «Ветеран труда» в городе Байконур»</w:t>
      </w:r>
      <w:r>
        <w:rPr>
          <w:rFonts w:ascii="Times New Roman" w:hAnsi="Times New Roman"/>
          <w:sz w:val="28"/>
          <w:szCs w:val="28"/>
        </w:rPr>
        <w:t xml:space="preserve"> (с изменениями)</w:t>
      </w:r>
      <w:r w:rsidRPr="003F4FB0">
        <w:rPr>
          <w:rFonts w:ascii="Times New Roman" w:hAnsi="Times New Roman"/>
          <w:sz w:val="28"/>
          <w:szCs w:val="28"/>
        </w:rPr>
        <w:t>;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постановление Главы администрации города Байконур от 06 июня 2013 г. № 71 «Об утверждении Порядка межведомственного информационного взаимодействия при предоставлении государственных услуг структурными подразделениями администрации города Байконур»</w:t>
      </w:r>
      <w:r>
        <w:rPr>
          <w:rFonts w:ascii="Times New Roman" w:hAnsi="Times New Roman"/>
          <w:sz w:val="28"/>
          <w:szCs w:val="28"/>
        </w:rPr>
        <w:t xml:space="preserve"> (далее – Порядок межведомственного взаимодействия)</w:t>
      </w:r>
      <w:r w:rsidRPr="003F4FB0">
        <w:rPr>
          <w:rFonts w:ascii="Times New Roman" w:hAnsi="Times New Roman"/>
          <w:sz w:val="28"/>
          <w:szCs w:val="28"/>
        </w:rPr>
        <w:t>;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постановление Главы администрации города Байконур от </w:t>
      </w:r>
      <w:hyperlink r:id="rId8" w:tgtFrame="_blank" w:history="1">
        <w:r w:rsidRPr="003F4FB0">
          <w:rPr>
            <w:rFonts w:ascii="Times New Roman" w:hAnsi="Times New Roman"/>
            <w:sz w:val="28"/>
            <w:szCs w:val="28"/>
          </w:rPr>
          <w:t>26 июля 2013 г. № 102</w:t>
        </w:r>
      </w:hyperlink>
      <w:r w:rsidRPr="003F4FB0">
        <w:rPr>
          <w:rFonts w:ascii="Times New Roman" w:hAnsi="Times New Roman"/>
          <w:sz w:val="28"/>
          <w:szCs w:val="28"/>
        </w:rPr>
        <w:t xml:space="preserve"> «Об утверждении Порядка разработки и утверждения административных регламентов предоставления государственных услуг структурными подразделениями администрации города Байконур»;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постановление Глав</w:t>
      </w:r>
      <w:r>
        <w:rPr>
          <w:rFonts w:ascii="Times New Roman" w:hAnsi="Times New Roman"/>
          <w:sz w:val="28"/>
          <w:szCs w:val="28"/>
        </w:rPr>
        <w:t xml:space="preserve">ы администрации города Байконур </w:t>
      </w:r>
      <w:r w:rsidRPr="003F4FB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 </w:t>
      </w:r>
      <w:hyperlink r:id="rId9" w:tgtFrame="_blank" w:history="1">
        <w:r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23 октября 2013. </w:t>
        </w:r>
        <w:r w:rsidRPr="003F4FB0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г. № 164</w:t>
        </w:r>
      </w:hyperlink>
      <w:r w:rsidRPr="003F4FB0">
        <w:rPr>
          <w:rFonts w:ascii="Times New Roman" w:hAnsi="Times New Roman"/>
          <w:sz w:val="28"/>
          <w:szCs w:val="28"/>
        </w:rPr>
        <w:t xml:space="preserve"> </w:t>
      </w:r>
      <w:hyperlink r:id="rId10" w:tgtFrame="_blank" w:history="1">
        <w:r w:rsidRPr="00B14A13">
          <w:rPr>
            <w:rFonts w:ascii="Times New Roman" w:hAnsi="Times New Roman"/>
            <w:color w:val="000000"/>
            <w:sz w:val="28"/>
            <w:szCs w:val="28"/>
          </w:rPr>
          <w:t xml:space="preserve">«Об услугах, </w:t>
        </w:r>
        <w:r>
          <w:rPr>
            <w:rFonts w:ascii="Times New Roman" w:hAnsi="Times New Roman"/>
            <w:color w:val="000000"/>
            <w:sz w:val="28"/>
            <w:szCs w:val="28"/>
          </w:rPr>
          <w:t>которые являются необходимыми и </w:t>
        </w:r>
        <w:r w:rsidRPr="00B14A13">
          <w:rPr>
            <w:rFonts w:ascii="Times New Roman" w:hAnsi="Times New Roman"/>
            <w:color w:val="000000"/>
            <w:sz w:val="28"/>
            <w:szCs w:val="28"/>
          </w:rPr>
          <w:t>обязательными для предоставления структурными подразделениями администрации города Байконур государственных услуг и предоставляются организациями, участвующими в предоставлении государственных услуг»</w:t>
        </w:r>
      </w:hyperlink>
      <w:r w:rsidRPr="00B14A13">
        <w:rPr>
          <w:rFonts w:ascii="Times New Roman" w:hAnsi="Times New Roman"/>
          <w:color w:val="000000"/>
          <w:sz w:val="28"/>
          <w:szCs w:val="28"/>
        </w:rPr>
        <w:t xml:space="preserve"> (с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B14A13">
        <w:rPr>
          <w:rFonts w:ascii="Times New Roman" w:hAnsi="Times New Roman"/>
          <w:color w:val="000000"/>
          <w:sz w:val="28"/>
          <w:szCs w:val="28"/>
        </w:rPr>
        <w:t>измен</w:t>
      </w:r>
      <w:r>
        <w:rPr>
          <w:rFonts w:ascii="Times New Roman" w:hAnsi="Times New Roman"/>
          <w:color w:val="000000"/>
          <w:sz w:val="28"/>
          <w:szCs w:val="28"/>
        </w:rPr>
        <w:t>ениями</w:t>
      </w:r>
      <w:r w:rsidRPr="00B14A13">
        <w:rPr>
          <w:rFonts w:ascii="Times New Roman" w:hAnsi="Times New Roman"/>
          <w:color w:val="000000"/>
          <w:sz w:val="28"/>
          <w:szCs w:val="28"/>
        </w:rPr>
        <w:t>);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распоряжение Главы администрации города Байконур от 07 июня 2012 г. № 01-146р «Об утверждении Положения об Управлении социальной защиты населения в но</w:t>
      </w:r>
      <w:r>
        <w:rPr>
          <w:rFonts w:ascii="Times New Roman" w:hAnsi="Times New Roman"/>
          <w:sz w:val="28"/>
          <w:szCs w:val="28"/>
        </w:rPr>
        <w:t>вой редакции» (с изменениями).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 xml:space="preserve">2.6. Исчерпывающий перечень документов и информации,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</w:t>
      </w:r>
      <w:r>
        <w:rPr>
          <w:rFonts w:ascii="Times New Roman" w:hAnsi="Times New Roman"/>
          <w:b/>
          <w:sz w:val="28"/>
          <w:szCs w:val="28"/>
        </w:rPr>
        <w:t xml:space="preserve">в том числе в электронной форме, </w:t>
      </w:r>
      <w:r w:rsidRPr="003F4FB0">
        <w:rPr>
          <w:rFonts w:ascii="Times New Roman" w:hAnsi="Times New Roman"/>
          <w:b/>
          <w:sz w:val="28"/>
          <w:szCs w:val="28"/>
        </w:rPr>
        <w:t>порядок их представления</w:t>
      </w:r>
    </w:p>
    <w:p w:rsidR="00D320BB" w:rsidRPr="003F4FB0" w:rsidRDefault="00D320BB" w:rsidP="00AD4B56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2.6.1. </w:t>
      </w:r>
      <w:r w:rsidRPr="00581B0F">
        <w:rPr>
          <w:rFonts w:ascii="Times New Roman" w:hAnsi="Times New Roman"/>
          <w:sz w:val="28"/>
          <w:szCs w:val="28"/>
        </w:rPr>
        <w:t>Исчерпывающий перечень докумен</w:t>
      </w:r>
      <w:r>
        <w:rPr>
          <w:rFonts w:ascii="Times New Roman" w:hAnsi="Times New Roman"/>
          <w:sz w:val="28"/>
          <w:szCs w:val="28"/>
        </w:rPr>
        <w:t>тов и информации, необходимых в </w:t>
      </w:r>
      <w:r w:rsidRPr="00581B0F">
        <w:rPr>
          <w:rFonts w:ascii="Times New Roman" w:hAnsi="Times New Roman"/>
          <w:sz w:val="28"/>
          <w:szCs w:val="28"/>
        </w:rPr>
        <w:t>соответствии с нормативными правовыми актами для предоставления государственной услуги, которые заявитель должен представить в Управление самостоятельно.</w:t>
      </w:r>
    </w:p>
    <w:p w:rsidR="00D320BB" w:rsidRPr="00581B0F" w:rsidRDefault="00D320BB" w:rsidP="00FA1372">
      <w:pPr>
        <w:pStyle w:val="ListParagraph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Для предос</w:t>
      </w:r>
      <w:r>
        <w:rPr>
          <w:rFonts w:ascii="Times New Roman" w:hAnsi="Times New Roman"/>
          <w:sz w:val="28"/>
          <w:szCs w:val="28"/>
        </w:rPr>
        <w:t xml:space="preserve">тавления государственной услуги </w:t>
      </w:r>
      <w:r w:rsidRPr="00581B0F">
        <w:rPr>
          <w:rFonts w:ascii="Times New Roman" w:hAnsi="Times New Roman"/>
          <w:sz w:val="28"/>
          <w:szCs w:val="28"/>
        </w:rPr>
        <w:t>заявителем подается заявление о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B0F">
        <w:rPr>
          <w:rFonts w:ascii="Times New Roman" w:hAnsi="Times New Roman"/>
          <w:sz w:val="28"/>
          <w:szCs w:val="28"/>
        </w:rPr>
        <w:t>(Приложение № </w:t>
      </w:r>
      <w:r>
        <w:rPr>
          <w:rFonts w:ascii="Times New Roman" w:hAnsi="Times New Roman"/>
          <w:sz w:val="28"/>
          <w:szCs w:val="28"/>
        </w:rPr>
        <w:t>3 к </w:t>
      </w:r>
      <w:r w:rsidRPr="00581B0F">
        <w:rPr>
          <w:rFonts w:ascii="Times New Roman" w:hAnsi="Times New Roman"/>
          <w:sz w:val="28"/>
          <w:szCs w:val="28"/>
        </w:rPr>
        <w:t>Административному регламенту) с приложением нижеследующих документов:</w:t>
      </w:r>
    </w:p>
    <w:p w:rsidR="00D320BB" w:rsidRDefault="00D320BB" w:rsidP="00AD4B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удостоверяющий</w:t>
      </w:r>
      <w:r w:rsidRPr="003F4FB0">
        <w:rPr>
          <w:rFonts w:ascii="Times New Roman" w:hAnsi="Times New Roman"/>
          <w:sz w:val="28"/>
          <w:szCs w:val="28"/>
        </w:rPr>
        <w:t xml:space="preserve"> личность</w:t>
      </w:r>
      <w:r>
        <w:rPr>
          <w:rFonts w:ascii="Times New Roman" w:hAnsi="Times New Roman"/>
          <w:sz w:val="28"/>
          <w:szCs w:val="28"/>
        </w:rPr>
        <w:t xml:space="preserve"> заявителя; </w:t>
      </w:r>
    </w:p>
    <w:p w:rsidR="00D320BB" w:rsidRPr="003F4FB0" w:rsidRDefault="00D320BB" w:rsidP="00AD4B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удостоверяющий личность лица, представляющего интересы заявителя;</w:t>
      </w:r>
    </w:p>
    <w:p w:rsidR="00D320BB" w:rsidRPr="003F4FB0" w:rsidRDefault="00D320BB" w:rsidP="00AD4B56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полномочия лица, представляющего интересы заявителя;</w:t>
      </w:r>
    </w:p>
    <w:p w:rsidR="00D320BB" w:rsidRPr="00CF605B" w:rsidRDefault="00D320BB" w:rsidP="001B4E48">
      <w:pPr>
        <w:pStyle w:val="NormalWeb"/>
        <w:shd w:val="clear" w:color="auto" w:fill="FFFFFF"/>
        <w:spacing w:before="0" w:after="0" w:line="276" w:lineRule="auto"/>
        <w:ind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>документы, подтверждающие трудовой стаж;</w:t>
      </w:r>
      <w:r w:rsidRPr="00CF605B">
        <w:rPr>
          <w:sz w:val="28"/>
          <w:szCs w:val="28"/>
        </w:rPr>
        <w:t xml:space="preserve"> </w:t>
      </w:r>
    </w:p>
    <w:p w:rsidR="00D320BB" w:rsidRDefault="00D320BB" w:rsidP="001B4E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605B">
        <w:rPr>
          <w:rFonts w:ascii="Times New Roman" w:hAnsi="Times New Roman"/>
          <w:sz w:val="28"/>
          <w:szCs w:val="28"/>
        </w:rPr>
        <w:t>две фотографии</w:t>
      </w:r>
      <w:r>
        <w:rPr>
          <w:rFonts w:ascii="Times New Roman" w:hAnsi="Times New Roman"/>
          <w:sz w:val="28"/>
          <w:szCs w:val="28"/>
        </w:rPr>
        <w:t xml:space="preserve"> размером 30х40 мм;</w:t>
      </w:r>
    </w:p>
    <w:p w:rsidR="00D320BB" w:rsidRDefault="00D320BB" w:rsidP="00B941FC">
      <w:pPr>
        <w:pStyle w:val="NormalWeb"/>
        <w:shd w:val="clear" w:color="auto" w:fill="FFFFFF"/>
        <w:spacing w:before="0" w:after="0" w:line="276" w:lineRule="auto"/>
        <w:ind w:firstLine="709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2.6.2. Для лиц, указанных в подпункте «а» пункта 1.2 Административного регламента, дополнительно представляется </w:t>
      </w:r>
      <w:r w:rsidRPr="00A8637B">
        <w:rPr>
          <w:color w:val="000000"/>
          <w:sz w:val="28"/>
          <w:szCs w:val="28"/>
        </w:rPr>
        <w:t>документ</w:t>
      </w:r>
      <w:r>
        <w:rPr>
          <w:color w:val="000000"/>
          <w:sz w:val="28"/>
          <w:szCs w:val="28"/>
        </w:rPr>
        <w:t>, подтверждающий награждение</w:t>
      </w:r>
      <w:r w:rsidRPr="00A8637B">
        <w:rPr>
          <w:color w:val="000000"/>
          <w:sz w:val="28"/>
          <w:szCs w:val="28"/>
        </w:rPr>
        <w:t xml:space="preserve"> ордена</w:t>
      </w:r>
      <w:r>
        <w:rPr>
          <w:color w:val="000000"/>
          <w:sz w:val="28"/>
          <w:szCs w:val="28"/>
        </w:rPr>
        <w:t>ми или медалями либо присвоение</w:t>
      </w:r>
      <w:r w:rsidRPr="00A8637B">
        <w:rPr>
          <w:color w:val="000000"/>
          <w:sz w:val="28"/>
          <w:szCs w:val="28"/>
        </w:rPr>
        <w:t xml:space="preserve"> почетных званий СССР, РСФСР или Россий</w:t>
      </w:r>
      <w:r>
        <w:rPr>
          <w:color w:val="000000"/>
          <w:sz w:val="28"/>
          <w:szCs w:val="28"/>
        </w:rPr>
        <w:t>ской Федерации, либо награждение</w:t>
      </w:r>
      <w:r w:rsidRPr="00A8637B">
        <w:rPr>
          <w:color w:val="000000"/>
          <w:sz w:val="28"/>
          <w:szCs w:val="28"/>
        </w:rPr>
        <w:t xml:space="preserve"> ведомст</w:t>
      </w:r>
      <w:r>
        <w:rPr>
          <w:color w:val="000000"/>
          <w:sz w:val="28"/>
          <w:szCs w:val="28"/>
        </w:rPr>
        <w:t>венными знаками отличия в труде.</w:t>
      </w:r>
    </w:p>
    <w:p w:rsidR="00D320BB" w:rsidRDefault="00D320BB" w:rsidP="00FB1AFC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2.6.3. Для лиц, указанных в подпункте «б» </w:t>
      </w:r>
      <w:r w:rsidRPr="00DE720C">
        <w:rPr>
          <w:rFonts w:ascii="Times New Roman" w:hAnsi="Times New Roman"/>
          <w:sz w:val="28"/>
          <w:szCs w:val="28"/>
        </w:rPr>
        <w:t xml:space="preserve">пункта 1.2 </w:t>
      </w:r>
      <w:r>
        <w:rPr>
          <w:rFonts w:ascii="Times New Roman" w:hAnsi="Times New Roman"/>
          <w:sz w:val="28"/>
          <w:szCs w:val="28"/>
        </w:rPr>
        <w:t xml:space="preserve">Административного регламента, дополнительно представляется </w:t>
      </w:r>
      <w:r w:rsidRPr="00FB1AFC">
        <w:rPr>
          <w:rFonts w:ascii="Times New Roman" w:hAnsi="Times New Roman"/>
          <w:sz w:val="28"/>
          <w:szCs w:val="28"/>
        </w:rPr>
        <w:t>документ, подтверждающий начало трудовой деятельности в несовершеннолетнем возрасте в годы Великой Отечественной войны</w:t>
      </w:r>
      <w:r>
        <w:rPr>
          <w:rFonts w:ascii="Times New Roman" w:hAnsi="Times New Roman"/>
          <w:sz w:val="28"/>
          <w:szCs w:val="28"/>
        </w:rPr>
        <w:t>.</w:t>
      </w:r>
    </w:p>
    <w:p w:rsidR="00D320BB" w:rsidRDefault="00D320BB" w:rsidP="00A85AE8">
      <w:pPr>
        <w:pStyle w:val="NormalWeb"/>
        <w:shd w:val="clear" w:color="auto" w:fill="FFFFFF"/>
        <w:spacing w:before="0" w:after="0" w:line="276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2.6.4</w:t>
      </w:r>
      <w:r w:rsidRPr="00CF605B">
        <w:rPr>
          <w:sz w:val="28"/>
          <w:szCs w:val="28"/>
        </w:rPr>
        <w:t xml:space="preserve">. </w:t>
      </w:r>
      <w:r>
        <w:rPr>
          <w:sz w:val="28"/>
          <w:szCs w:val="28"/>
          <w:lang w:eastAsia="ru-RU"/>
        </w:rPr>
        <w:t>В</w:t>
      </w:r>
      <w:r w:rsidRPr="00CF605B">
        <w:rPr>
          <w:sz w:val="28"/>
          <w:szCs w:val="28"/>
          <w:lang w:eastAsia="ru-RU"/>
        </w:rPr>
        <w:t xml:space="preserve"> случае утраты (порчи) </w:t>
      </w:r>
      <w:r>
        <w:rPr>
          <w:sz w:val="28"/>
          <w:szCs w:val="28"/>
          <w:lang w:eastAsia="ru-RU"/>
        </w:rPr>
        <w:t xml:space="preserve">ранее выданного </w:t>
      </w:r>
      <w:r w:rsidRPr="00CF605B">
        <w:rPr>
          <w:sz w:val="28"/>
          <w:szCs w:val="28"/>
          <w:lang w:eastAsia="ru-RU"/>
        </w:rPr>
        <w:t>удостоверения «Ветеран труда»</w:t>
      </w:r>
      <w:r>
        <w:rPr>
          <w:sz w:val="28"/>
          <w:szCs w:val="28"/>
          <w:lang w:eastAsia="ru-RU"/>
        </w:rPr>
        <w:t xml:space="preserve"> </w:t>
      </w:r>
      <w:r w:rsidRPr="00CF605B">
        <w:rPr>
          <w:sz w:val="28"/>
          <w:szCs w:val="28"/>
          <w:lang w:eastAsia="ru-RU"/>
        </w:rPr>
        <w:t>оформляется и выдается</w:t>
      </w:r>
      <w:r w:rsidRPr="005B405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дубликат удостоверения</w:t>
      </w:r>
      <w:r w:rsidRPr="00CF605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«Ветеран труда» (Приложение № 4 к Административному регламенту).</w:t>
      </w:r>
    </w:p>
    <w:p w:rsidR="00D320BB" w:rsidRDefault="00D320BB" w:rsidP="004C45EA">
      <w:pPr>
        <w:pStyle w:val="NormalWeb"/>
        <w:shd w:val="clear" w:color="auto" w:fill="FFFFFF"/>
        <w:spacing w:before="0" w:after="0" w:line="276" w:lineRule="auto"/>
        <w:ind w:firstLine="709"/>
        <w:rPr>
          <w:sz w:val="28"/>
          <w:szCs w:val="28"/>
        </w:rPr>
      </w:pPr>
      <w:r w:rsidRPr="00CF605B">
        <w:rPr>
          <w:sz w:val="28"/>
          <w:szCs w:val="28"/>
        </w:rPr>
        <w:t xml:space="preserve">Перечень документов для </w:t>
      </w:r>
      <w:r>
        <w:rPr>
          <w:sz w:val="28"/>
          <w:szCs w:val="28"/>
        </w:rPr>
        <w:t xml:space="preserve">оформления и </w:t>
      </w:r>
      <w:r w:rsidRPr="00CF605B">
        <w:rPr>
          <w:sz w:val="28"/>
          <w:szCs w:val="28"/>
        </w:rPr>
        <w:t xml:space="preserve">выдачи дубликата </w:t>
      </w:r>
      <w:r>
        <w:rPr>
          <w:sz w:val="28"/>
          <w:szCs w:val="28"/>
        </w:rPr>
        <w:t xml:space="preserve">взамен </w:t>
      </w:r>
      <w:r w:rsidRPr="00CF605B">
        <w:rPr>
          <w:sz w:val="28"/>
          <w:szCs w:val="28"/>
        </w:rPr>
        <w:t>ранее выданного удостоверения «Ветеран труда»</w:t>
      </w:r>
      <w:r>
        <w:rPr>
          <w:sz w:val="28"/>
          <w:szCs w:val="28"/>
        </w:rPr>
        <w:t xml:space="preserve">, </w:t>
      </w:r>
      <w:r w:rsidRPr="004C45EA">
        <w:rPr>
          <w:sz w:val="28"/>
          <w:szCs w:val="28"/>
        </w:rPr>
        <w:t>которые зая</w:t>
      </w:r>
      <w:r>
        <w:rPr>
          <w:sz w:val="28"/>
          <w:szCs w:val="28"/>
        </w:rPr>
        <w:t>витель должен представить в Управление</w:t>
      </w:r>
      <w:r w:rsidRPr="004C45EA">
        <w:rPr>
          <w:sz w:val="28"/>
          <w:szCs w:val="28"/>
        </w:rPr>
        <w:t xml:space="preserve"> самостоятельно:</w:t>
      </w:r>
    </w:p>
    <w:p w:rsidR="00D320BB" w:rsidRPr="003F4FB0" w:rsidRDefault="00D320BB" w:rsidP="00B115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eastAsia="ru-RU"/>
        </w:rPr>
        <w:t xml:space="preserve"> </w:t>
      </w:r>
      <w:r w:rsidRPr="00B1152B">
        <w:rPr>
          <w:rFonts w:ascii="Times New Roman" w:hAnsi="Times New Roman"/>
          <w:sz w:val="28"/>
          <w:szCs w:val="28"/>
          <w:lang w:eastAsia="ru-RU"/>
        </w:rPr>
        <w:t xml:space="preserve">заявление </w:t>
      </w:r>
      <w:r w:rsidRPr="00B1152B">
        <w:rPr>
          <w:rFonts w:ascii="Times New Roman" w:hAnsi="Times New Roman"/>
          <w:sz w:val="28"/>
          <w:szCs w:val="28"/>
        </w:rPr>
        <w:t>об оформлении и выдаче дубликата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2B">
        <w:rPr>
          <w:rFonts w:ascii="Times New Roman" w:hAnsi="Times New Roman"/>
          <w:sz w:val="28"/>
          <w:szCs w:val="28"/>
        </w:rPr>
        <w:t>удостоверения «Ветеран труда»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605B">
        <w:rPr>
          <w:rFonts w:ascii="Times New Roman" w:hAnsi="Times New Roman"/>
          <w:sz w:val="28"/>
          <w:szCs w:val="28"/>
          <w:lang w:eastAsia="ru-RU"/>
        </w:rPr>
        <w:t>с объяснением обстоятельств утраты (порчи) удостоверения</w:t>
      </w:r>
      <w:r w:rsidRPr="00B1152B">
        <w:rPr>
          <w:rFonts w:ascii="Times New Roman" w:hAnsi="Times New Roman"/>
          <w:sz w:val="28"/>
          <w:szCs w:val="28"/>
          <w:lang w:eastAsia="ru-RU"/>
        </w:rPr>
        <w:t>;</w:t>
      </w:r>
      <w:r w:rsidRPr="00B1152B">
        <w:rPr>
          <w:rFonts w:ascii="Times New Roman" w:hAnsi="Times New Roman"/>
          <w:sz w:val="28"/>
          <w:szCs w:val="28"/>
        </w:rPr>
        <w:t xml:space="preserve"> </w:t>
      </w:r>
    </w:p>
    <w:p w:rsidR="00D320BB" w:rsidRDefault="00D320BB" w:rsidP="004C45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удостоверяющий</w:t>
      </w:r>
      <w:r w:rsidRPr="003F4FB0">
        <w:rPr>
          <w:rFonts w:ascii="Times New Roman" w:hAnsi="Times New Roman"/>
          <w:sz w:val="28"/>
          <w:szCs w:val="28"/>
        </w:rPr>
        <w:t xml:space="preserve"> личность</w:t>
      </w:r>
      <w:r>
        <w:rPr>
          <w:rFonts w:ascii="Times New Roman" w:hAnsi="Times New Roman"/>
          <w:sz w:val="28"/>
          <w:szCs w:val="28"/>
        </w:rPr>
        <w:t xml:space="preserve"> заявителя;</w:t>
      </w:r>
    </w:p>
    <w:p w:rsidR="00D320BB" w:rsidRDefault="00D320BB" w:rsidP="004C45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00ADB">
        <w:rPr>
          <w:rFonts w:ascii="Times New Roman" w:hAnsi="Times New Roman"/>
          <w:color w:val="000000"/>
          <w:sz w:val="28"/>
          <w:szCs w:val="28"/>
        </w:rPr>
        <w:t>документ, удостоверяющий личность лица, представляющего интересы заявителя;</w:t>
      </w:r>
    </w:p>
    <w:p w:rsidR="00D320BB" w:rsidRPr="003F4FB0" w:rsidRDefault="00D320BB" w:rsidP="004C45EA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полномочия лица, представляющего интересы заявителя;</w:t>
      </w:r>
    </w:p>
    <w:p w:rsidR="00D320BB" w:rsidRPr="006046A7" w:rsidRDefault="00D320BB" w:rsidP="006046A7">
      <w:pPr>
        <w:pStyle w:val="ListParagraph"/>
        <w:tabs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одна фотография</w:t>
      </w:r>
      <w:r w:rsidRPr="00CF605B">
        <w:rPr>
          <w:rFonts w:ascii="Times New Roman" w:hAnsi="Times New Roman"/>
          <w:sz w:val="28"/>
          <w:szCs w:val="28"/>
          <w:lang w:eastAsia="ru-RU"/>
        </w:rPr>
        <w:t xml:space="preserve"> размером 3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F605B">
        <w:rPr>
          <w:rFonts w:ascii="Times New Roman" w:hAnsi="Times New Roman"/>
          <w:sz w:val="28"/>
          <w:szCs w:val="28"/>
          <w:lang w:eastAsia="ru-RU"/>
        </w:rPr>
        <w:t>x4</w:t>
      </w:r>
      <w:r>
        <w:rPr>
          <w:rFonts w:ascii="Times New Roman" w:hAnsi="Times New Roman"/>
          <w:sz w:val="28"/>
          <w:szCs w:val="28"/>
          <w:lang w:eastAsia="ru-RU"/>
        </w:rPr>
        <w:t>0 м</w:t>
      </w:r>
      <w:r w:rsidRPr="00CF605B">
        <w:rPr>
          <w:rFonts w:ascii="Times New Roman" w:hAnsi="Times New Roman"/>
          <w:sz w:val="28"/>
          <w:szCs w:val="28"/>
          <w:lang w:eastAsia="ru-RU"/>
        </w:rPr>
        <w:t>м.</w:t>
      </w:r>
    </w:p>
    <w:p w:rsidR="00D320BB" w:rsidRDefault="00D320BB" w:rsidP="001B4E48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2.6.5</w:t>
      </w:r>
      <w:r w:rsidRPr="00CF605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 целью сокращения срока предоставления государственной услуги заявитель вправе самостоятельно представить документы, указанные в подпункте 2.7.1 пункта 2.7 Административного регламента.</w:t>
      </w:r>
    </w:p>
    <w:p w:rsidR="00D320BB" w:rsidRDefault="00D320BB" w:rsidP="001B4E48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2.6.6. </w:t>
      </w:r>
      <w:r w:rsidRPr="00CF605B">
        <w:rPr>
          <w:rFonts w:ascii="Times New Roman" w:hAnsi="Times New Roman"/>
          <w:sz w:val="28"/>
          <w:szCs w:val="28"/>
        </w:rPr>
        <w:t xml:space="preserve">По усмотрению заявителя заявление и документы могут быть поданы лично, через законного представителя или направлены по почте. </w:t>
      </w:r>
    </w:p>
    <w:p w:rsidR="00D320BB" w:rsidRPr="00CF605B" w:rsidRDefault="00D320BB" w:rsidP="001B4E48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605B">
        <w:rPr>
          <w:rFonts w:ascii="Times New Roman" w:hAnsi="Times New Roman"/>
          <w:sz w:val="28"/>
          <w:szCs w:val="28"/>
        </w:rPr>
        <w:t>Заявление заполняется при помощи средств электронно-вычислительной техники или от руки разборчиво, чернилами черного или синего цвета.</w:t>
      </w:r>
    </w:p>
    <w:p w:rsidR="00D320BB" w:rsidRPr="00CF605B" w:rsidRDefault="00D320BB" w:rsidP="001B4E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605B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о фамилии, имени, отчестве (последнее</w:t>
      </w:r>
      <w:r w:rsidRPr="00CF605B">
        <w:rPr>
          <w:rFonts w:ascii="Times New Roman" w:hAnsi="Times New Roman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при </w:t>
      </w:r>
      <w:r w:rsidRPr="00CF605B">
        <w:rPr>
          <w:rFonts w:ascii="Times New Roman" w:hAnsi="Times New Roman"/>
          <w:sz w:val="28"/>
          <w:szCs w:val="28"/>
        </w:rPr>
        <w:t>его наличии) указываются без сокращений в соответствии с документом, удостоверяющим личность.</w:t>
      </w:r>
    </w:p>
    <w:p w:rsidR="00D320BB" w:rsidRPr="00CF605B" w:rsidRDefault="00D320BB" w:rsidP="001B4E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605B">
        <w:rPr>
          <w:rFonts w:ascii="Times New Roman" w:hAnsi="Times New Roman"/>
          <w:sz w:val="28"/>
          <w:szCs w:val="28"/>
        </w:rPr>
        <w:t>Сведения о документе, удостоверяющем личность (вид документа, удостоверяющего личность, серия и номер документа, кем выдан документ, дата его выдачи), указываются в соответствии с реквизитами документа, удостоверяющего личность.</w:t>
      </w:r>
    </w:p>
    <w:p w:rsidR="00D320BB" w:rsidRPr="00CF605B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605B">
        <w:rPr>
          <w:rFonts w:ascii="Times New Roman" w:hAnsi="Times New Roman"/>
          <w:sz w:val="28"/>
          <w:szCs w:val="28"/>
        </w:rPr>
        <w:t>При подаче заявления уполномоченным представителем заявителя или законным представителем недееспособного лица, в заявлении им указываются:</w:t>
      </w:r>
    </w:p>
    <w:p w:rsidR="00D320BB" w:rsidRPr="00CF605B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605B">
        <w:rPr>
          <w:rFonts w:ascii="Times New Roman" w:hAnsi="Times New Roman"/>
          <w:sz w:val="28"/>
          <w:szCs w:val="28"/>
        </w:rPr>
        <w:t>фамилия, имя, отчество (последнее – при его наличии) –</w:t>
      </w:r>
      <w:r>
        <w:rPr>
          <w:rFonts w:ascii="Times New Roman" w:hAnsi="Times New Roman"/>
          <w:sz w:val="28"/>
          <w:szCs w:val="28"/>
        </w:rPr>
        <w:t xml:space="preserve"> без сокращений, в </w:t>
      </w:r>
      <w:r w:rsidRPr="00CF605B">
        <w:rPr>
          <w:rFonts w:ascii="Times New Roman" w:hAnsi="Times New Roman"/>
          <w:sz w:val="28"/>
          <w:szCs w:val="28"/>
        </w:rPr>
        <w:t>соответствии с доку</w:t>
      </w:r>
      <w:r>
        <w:rPr>
          <w:rFonts w:ascii="Times New Roman" w:hAnsi="Times New Roman"/>
          <w:sz w:val="28"/>
          <w:szCs w:val="28"/>
        </w:rPr>
        <w:t>ментом, удостоверяющим личность;</w:t>
      </w:r>
    </w:p>
    <w:p w:rsidR="00D320BB" w:rsidRPr="00CF605B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F605B">
        <w:rPr>
          <w:rFonts w:ascii="Times New Roman" w:hAnsi="Times New Roman"/>
          <w:sz w:val="28"/>
          <w:szCs w:val="28"/>
        </w:rPr>
        <w:t>ведения о документе, удостоверяющем личность уполномоченного представителя заявителя или законного представителя недееспособного лица (вид документа, удостоверяющего личность, серия и номер документа, кем выдан документ, дата его выдачи), указываются в соответствии с реквизитами документа, удостоверяющего личность.</w:t>
      </w:r>
    </w:p>
    <w:p w:rsidR="00D320BB" w:rsidRPr="008950F9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605B">
        <w:rPr>
          <w:rFonts w:ascii="Times New Roman" w:hAnsi="Times New Roman"/>
          <w:sz w:val="28"/>
          <w:szCs w:val="28"/>
        </w:rPr>
        <w:t>Форму заявления можно п</w:t>
      </w:r>
      <w:r>
        <w:rPr>
          <w:rFonts w:ascii="Times New Roman" w:hAnsi="Times New Roman"/>
          <w:sz w:val="28"/>
          <w:szCs w:val="28"/>
        </w:rPr>
        <w:t>олучить непосредственно в Управлении</w:t>
      </w:r>
      <w:r w:rsidRPr="00CF605B">
        <w:rPr>
          <w:rFonts w:ascii="Times New Roman" w:hAnsi="Times New Roman"/>
          <w:sz w:val="28"/>
          <w:szCs w:val="28"/>
        </w:rPr>
        <w:t>, а также скопировать на официальном сай</w:t>
      </w:r>
      <w:r>
        <w:rPr>
          <w:rFonts w:ascii="Times New Roman" w:hAnsi="Times New Roman"/>
          <w:sz w:val="28"/>
          <w:szCs w:val="28"/>
        </w:rPr>
        <w:t>те А</w:t>
      </w:r>
      <w:r w:rsidRPr="00CF605B">
        <w:rPr>
          <w:rFonts w:ascii="Times New Roman" w:hAnsi="Times New Roman"/>
          <w:sz w:val="28"/>
          <w:szCs w:val="28"/>
        </w:rPr>
        <w:t xml:space="preserve">дминистрации </w:t>
      </w:r>
      <w:hyperlink r:id="rId11" w:history="1">
        <w:r w:rsidRPr="008950F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www.baikonuradm.ru</w:t>
        </w:r>
      </w:hyperlink>
      <w:r w:rsidRPr="00CF605B">
        <w:rPr>
          <w:rFonts w:ascii="Times New Roman" w:hAnsi="Times New Roman"/>
          <w:sz w:val="28"/>
          <w:szCs w:val="28"/>
        </w:rPr>
        <w:t xml:space="preserve"> </w:t>
      </w:r>
      <w:r w:rsidRPr="00CF605B">
        <w:rPr>
          <w:rFonts w:ascii="Times New Roman" w:hAnsi="Times New Roman"/>
          <w:i/>
          <w:sz w:val="28"/>
          <w:szCs w:val="28"/>
        </w:rPr>
        <w:t>(путь: «Главная &gt; Социальная сфера &gt; Социальная поддержка &gt; Управление социальной защиты населения</w:t>
      </w:r>
      <w:r>
        <w:rPr>
          <w:rFonts w:ascii="Times New Roman" w:hAnsi="Times New Roman"/>
          <w:i/>
          <w:sz w:val="28"/>
          <w:szCs w:val="28"/>
        </w:rPr>
        <w:t xml:space="preserve"> г. Байконур </w:t>
      </w:r>
      <w:r w:rsidRPr="00CF605B">
        <w:rPr>
          <w:rFonts w:ascii="Times New Roman" w:hAnsi="Times New Roman"/>
          <w:i/>
          <w:sz w:val="28"/>
          <w:szCs w:val="28"/>
        </w:rPr>
        <w:t>&gt;Организационный отдел»).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F605B">
        <w:rPr>
          <w:rFonts w:ascii="Times New Roman" w:hAnsi="Times New Roman"/>
          <w:sz w:val="28"/>
          <w:szCs w:val="28"/>
        </w:rPr>
        <w:t>Форма заявления носит рекомендательный характер. Заявление, выполненное в свободной форме и отвечающее требованиям законодательства</w:t>
      </w:r>
      <w:r w:rsidRPr="003F4FB0">
        <w:rPr>
          <w:rFonts w:ascii="Times New Roman" w:hAnsi="Times New Roman"/>
          <w:sz w:val="28"/>
          <w:szCs w:val="28"/>
        </w:rPr>
        <w:t>, не является поводом для отказа в предоставлении государственной услуги.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имеющие поправки, дописки, подчистки</w:t>
      </w:r>
      <w:r w:rsidRPr="003F4FB0">
        <w:rPr>
          <w:rFonts w:ascii="Times New Roman" w:hAnsi="Times New Roman"/>
          <w:sz w:val="28"/>
          <w:szCs w:val="28"/>
        </w:rPr>
        <w:t xml:space="preserve"> не приним</w:t>
      </w:r>
      <w:r>
        <w:rPr>
          <w:rFonts w:ascii="Times New Roman" w:hAnsi="Times New Roman"/>
          <w:sz w:val="28"/>
          <w:szCs w:val="28"/>
        </w:rPr>
        <w:t>аются в </w:t>
      </w:r>
      <w:r w:rsidRPr="003F4FB0">
        <w:rPr>
          <w:rFonts w:ascii="Times New Roman" w:hAnsi="Times New Roman"/>
          <w:sz w:val="28"/>
          <w:szCs w:val="28"/>
        </w:rPr>
        <w:t>качестве документов, подтверждающих правовые основания получения государственной услуги.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color w:val="000000"/>
          <w:sz w:val="28"/>
          <w:szCs w:val="28"/>
        </w:rPr>
        <w:t>Копии документов представляются вместе с оригиналами. В случае отсутствия оригиналов, документы, предст</w:t>
      </w:r>
      <w:r>
        <w:rPr>
          <w:rFonts w:ascii="Times New Roman" w:hAnsi="Times New Roman"/>
          <w:color w:val="000000"/>
          <w:sz w:val="28"/>
          <w:szCs w:val="28"/>
        </w:rPr>
        <w:t>авляемые в копиях, заверяются в порядке, установленном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В случае отсутствия копий до</w:t>
      </w:r>
      <w:r>
        <w:rPr>
          <w:rFonts w:ascii="Times New Roman" w:hAnsi="Times New Roman"/>
          <w:color w:val="000000"/>
          <w:sz w:val="28"/>
          <w:szCs w:val="28"/>
        </w:rPr>
        <w:t>кументов должностное лицо, ответственное за предоставление государственной услуги,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изготавливает необходимые копии документов с оригиналов и принимает заявление с </w:t>
      </w:r>
      <w:r>
        <w:rPr>
          <w:rFonts w:ascii="Times New Roman" w:hAnsi="Times New Roman"/>
          <w:color w:val="000000"/>
          <w:sz w:val="28"/>
          <w:szCs w:val="28"/>
        </w:rPr>
        <w:t xml:space="preserve">необходимыми </w:t>
      </w:r>
      <w:r w:rsidRPr="003F4FB0">
        <w:rPr>
          <w:rFonts w:ascii="Times New Roman" w:hAnsi="Times New Roman"/>
          <w:color w:val="000000"/>
          <w:sz w:val="28"/>
          <w:szCs w:val="28"/>
        </w:rPr>
        <w:t>документами.</w:t>
      </w:r>
    </w:p>
    <w:p w:rsidR="00D320BB" w:rsidRPr="003F4FB0" w:rsidRDefault="00D320BB" w:rsidP="003F4FB0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2.6.7</w:t>
      </w:r>
      <w:r w:rsidRPr="003F4FB0">
        <w:rPr>
          <w:rFonts w:ascii="Times New Roman" w:hAnsi="Times New Roman"/>
          <w:sz w:val="28"/>
          <w:szCs w:val="28"/>
        </w:rPr>
        <w:t>. Требования к документам, выданным компетентными органами иностранных государств и предъявляемым заявителем для предоставления государственной услуги: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документы, выданные компетентными органами иностранн</w:t>
      </w:r>
      <w:r>
        <w:rPr>
          <w:rFonts w:ascii="Times New Roman" w:hAnsi="Times New Roman"/>
          <w:sz w:val="28"/>
          <w:szCs w:val="28"/>
        </w:rPr>
        <w:t>ых государств и </w:t>
      </w:r>
      <w:r w:rsidRPr="003F4FB0">
        <w:rPr>
          <w:rFonts w:ascii="Times New Roman" w:hAnsi="Times New Roman"/>
          <w:sz w:val="28"/>
          <w:szCs w:val="28"/>
        </w:rPr>
        <w:t>предъявленные заявителем для предоставления государственной услуги, должны быть легализованы, если иное не предусмотрено международными договорами Российской Федерации, и переведены на государственный язык Российской Федерации (русский язык). Верность перевода должна быть нотариально удостоверена.</w:t>
      </w:r>
    </w:p>
    <w:p w:rsidR="00D320BB" w:rsidRPr="003F4FB0" w:rsidRDefault="00D320BB" w:rsidP="003F4FB0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2.6.8</w:t>
      </w:r>
      <w:r w:rsidRPr="003F4FB0">
        <w:rPr>
          <w:rFonts w:ascii="Times New Roman" w:hAnsi="Times New Roman"/>
          <w:sz w:val="28"/>
          <w:szCs w:val="28"/>
        </w:rPr>
        <w:t>. За предоставление недостоверных сведений заявитель несет ответственность в соответствии с законодательством Российской Федерации.</w:t>
      </w:r>
    </w:p>
    <w:p w:rsidR="00D320BB" w:rsidRDefault="00D320BB" w:rsidP="004D70A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2.7. Исчерпывающий пер</w:t>
      </w:r>
      <w:r>
        <w:rPr>
          <w:rFonts w:ascii="Times New Roman" w:hAnsi="Times New Roman"/>
          <w:b/>
          <w:sz w:val="28"/>
          <w:szCs w:val="28"/>
        </w:rPr>
        <w:t>ечень документов, необходимых в </w:t>
      </w:r>
      <w:r w:rsidRPr="003F4FB0">
        <w:rPr>
          <w:rFonts w:ascii="Times New Roman" w:hAnsi="Times New Roman"/>
          <w:b/>
          <w:sz w:val="28"/>
          <w:szCs w:val="28"/>
        </w:rPr>
        <w:t>соответствии с нормативными правовыми актами для предоставления государственной услуги, которые находятся в распоряжении участников информационного обмена</w:t>
      </w:r>
    </w:p>
    <w:p w:rsidR="00D320BB" w:rsidRDefault="00D320BB" w:rsidP="00C55E82">
      <w:pPr>
        <w:pStyle w:val="ListParagraph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A52">
        <w:rPr>
          <w:rFonts w:ascii="Times New Roman" w:hAnsi="Times New Roman"/>
          <w:sz w:val="28"/>
          <w:szCs w:val="28"/>
        </w:rPr>
        <w:t>2.7.1.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297">
        <w:rPr>
          <w:rFonts w:ascii="Times New Roman" w:hAnsi="Times New Roman"/>
          <w:sz w:val="28"/>
          <w:szCs w:val="28"/>
        </w:rPr>
        <w:t>К документам и информации, необходимым для предоставления государственной услуги, которые находятся в распоряжении участников информационного обмена и запрашиваются по запросу Управления, если такие документы не были представлены заявителем самостоятельно, относятся:</w:t>
      </w:r>
    </w:p>
    <w:p w:rsidR="00D320BB" w:rsidRDefault="00D320BB" w:rsidP="00C55E82">
      <w:pPr>
        <w:tabs>
          <w:tab w:val="left" w:pos="0"/>
          <w:tab w:val="left" w:pos="1134"/>
          <w:tab w:val="left" w:pos="1418"/>
        </w:tabs>
        <w:spacing w:after="0" w:line="23" w:lineRule="atLeast"/>
        <w:ind w:firstLine="709"/>
        <w:jc w:val="both"/>
        <w:rPr>
          <w:rStyle w:val="apple-style-span"/>
          <w:rFonts w:ascii="Times New Roman" w:hAnsi="Times New Roman"/>
          <w:bCs/>
          <w:sz w:val="28"/>
          <w:szCs w:val="28"/>
        </w:rPr>
      </w:pPr>
      <w:r w:rsidRPr="003D1D79">
        <w:rPr>
          <w:rFonts w:ascii="Times New Roman" w:hAnsi="Times New Roman"/>
          <w:sz w:val="28"/>
          <w:szCs w:val="28"/>
        </w:rPr>
        <w:t>документы, подтверждающие регистрацию заявителя по месту жительства или по месту пребывания на территории города Байконур, предоставляемые</w:t>
      </w:r>
      <w:r w:rsidRPr="003D1D79"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3D1D79">
        <w:rPr>
          <w:rFonts w:ascii="Times New Roman" w:hAnsi="Times New Roman"/>
          <w:sz w:val="28"/>
          <w:szCs w:val="28"/>
        </w:rPr>
        <w:t xml:space="preserve">тделением Управления </w:t>
      </w:r>
      <w:r>
        <w:rPr>
          <w:rFonts w:ascii="Times New Roman" w:hAnsi="Times New Roman"/>
          <w:sz w:val="28"/>
          <w:szCs w:val="28"/>
        </w:rPr>
        <w:t>Ф</w:t>
      </w:r>
      <w:r w:rsidRPr="003D1D79">
        <w:rPr>
          <w:rFonts w:ascii="Times New Roman" w:hAnsi="Times New Roman"/>
          <w:sz w:val="28"/>
          <w:szCs w:val="28"/>
        </w:rPr>
        <w:t>едеральной миграционной службы по Московской области в г</w:t>
      </w:r>
      <w:r>
        <w:rPr>
          <w:rFonts w:ascii="Times New Roman" w:hAnsi="Times New Roman"/>
          <w:sz w:val="28"/>
          <w:szCs w:val="28"/>
        </w:rPr>
        <w:t xml:space="preserve">ороде </w:t>
      </w:r>
      <w:r w:rsidRPr="003D1D79">
        <w:rPr>
          <w:rFonts w:ascii="Times New Roman" w:hAnsi="Times New Roman"/>
          <w:sz w:val="28"/>
          <w:szCs w:val="28"/>
        </w:rPr>
        <w:t>Байконур (Республика Казахстан)</w:t>
      </w:r>
      <w:r>
        <w:rPr>
          <w:rStyle w:val="apple-style-span"/>
          <w:rFonts w:ascii="Times New Roman" w:hAnsi="Times New Roman"/>
          <w:bCs/>
          <w:sz w:val="28"/>
          <w:szCs w:val="28"/>
        </w:rPr>
        <w:t>;</w:t>
      </w:r>
    </w:p>
    <w:p w:rsidR="00D320BB" w:rsidRPr="00433D5F" w:rsidRDefault="00D320BB" w:rsidP="00433D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33D5F">
        <w:rPr>
          <w:rFonts w:ascii="Times New Roman" w:hAnsi="Times New Roman"/>
          <w:sz w:val="28"/>
          <w:szCs w:val="28"/>
        </w:rPr>
        <w:t>опия правового акта органа исполн</w:t>
      </w:r>
      <w:r>
        <w:rPr>
          <w:rFonts w:ascii="Times New Roman" w:hAnsi="Times New Roman"/>
          <w:sz w:val="28"/>
          <w:szCs w:val="28"/>
        </w:rPr>
        <w:t>ительной власти субъекта Россий</w:t>
      </w:r>
      <w:r w:rsidRPr="00433D5F">
        <w:rPr>
          <w:rFonts w:ascii="Times New Roman" w:hAnsi="Times New Roman"/>
          <w:sz w:val="28"/>
          <w:szCs w:val="28"/>
        </w:rPr>
        <w:t>ской</w:t>
      </w:r>
    </w:p>
    <w:p w:rsidR="00D320BB" w:rsidRDefault="00D320BB" w:rsidP="00433D5F">
      <w:pPr>
        <w:tabs>
          <w:tab w:val="left" w:pos="0"/>
          <w:tab w:val="left" w:pos="1134"/>
          <w:tab w:val="left" w:pos="1418"/>
        </w:tabs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433D5F">
        <w:rPr>
          <w:rFonts w:ascii="Times New Roman" w:hAnsi="Times New Roman"/>
          <w:sz w:val="28"/>
          <w:szCs w:val="28"/>
        </w:rPr>
        <w:t>Федерации о присвоении звания «Ветеран труда»</w:t>
      </w:r>
      <w:r>
        <w:rPr>
          <w:rFonts w:ascii="Times New Roman" w:hAnsi="Times New Roman"/>
          <w:sz w:val="28"/>
          <w:szCs w:val="28"/>
        </w:rPr>
        <w:t>;</w:t>
      </w:r>
    </w:p>
    <w:p w:rsidR="00D320BB" w:rsidRPr="00433D5F" w:rsidRDefault="00D320BB" w:rsidP="00433D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33D5F">
        <w:rPr>
          <w:rFonts w:ascii="Times New Roman" w:hAnsi="Times New Roman"/>
          <w:sz w:val="28"/>
          <w:szCs w:val="28"/>
        </w:rPr>
        <w:t xml:space="preserve">правка из органов внутренних дел об утрате удостоверения (сведения об </w:t>
      </w:r>
    </w:p>
    <w:p w:rsidR="00D320BB" w:rsidRDefault="00D320BB" w:rsidP="00433D5F">
      <w:pPr>
        <w:tabs>
          <w:tab w:val="left" w:pos="0"/>
          <w:tab w:val="left" w:pos="1134"/>
          <w:tab w:val="left" w:pos="1418"/>
        </w:tabs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433D5F">
        <w:rPr>
          <w:rFonts w:ascii="Times New Roman" w:hAnsi="Times New Roman"/>
          <w:sz w:val="28"/>
          <w:szCs w:val="28"/>
        </w:rPr>
        <w:t>утраченном документе (удостоверении))</w:t>
      </w:r>
      <w:r>
        <w:rPr>
          <w:rFonts w:ascii="Times New Roman" w:hAnsi="Times New Roman"/>
          <w:sz w:val="28"/>
          <w:szCs w:val="28"/>
        </w:rPr>
        <w:t>.</w:t>
      </w:r>
    </w:p>
    <w:p w:rsidR="00D320BB" w:rsidRPr="00433D5F" w:rsidRDefault="00D320BB" w:rsidP="00CA1DC8">
      <w:pPr>
        <w:tabs>
          <w:tab w:val="left" w:pos="0"/>
          <w:tab w:val="left" w:pos="1134"/>
          <w:tab w:val="left" w:pos="1418"/>
        </w:tabs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указанные в абзаце 3, 4 пункта 2.7.1 запрашиваются в случае выдачи  дубликата удостоверения «Ветеран труда».</w:t>
      </w:r>
    </w:p>
    <w:p w:rsidR="00D320BB" w:rsidRPr="003F4FB0" w:rsidRDefault="00D320BB" w:rsidP="00433D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2.7.2</w:t>
      </w:r>
      <w:r w:rsidRPr="003F4FB0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color w:val="000000"/>
          <w:sz w:val="28"/>
          <w:szCs w:val="28"/>
        </w:rPr>
        <w:t>Управление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не вправе требовать от заявителя: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</w:t>
      </w:r>
      <w:r>
        <w:rPr>
          <w:rFonts w:ascii="Times New Roman" w:hAnsi="Times New Roman"/>
          <w:sz w:val="28"/>
          <w:szCs w:val="28"/>
        </w:rPr>
        <w:t>тношения, возникающие в связи с </w:t>
      </w:r>
      <w:r w:rsidRPr="003F4FB0">
        <w:rPr>
          <w:rFonts w:ascii="Times New Roman" w:hAnsi="Times New Roman"/>
          <w:sz w:val="28"/>
          <w:szCs w:val="28"/>
        </w:rPr>
        <w:t>предоставлением государственной услуги;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представления документов и инфор</w:t>
      </w:r>
      <w:r>
        <w:rPr>
          <w:rFonts w:ascii="Times New Roman" w:hAnsi="Times New Roman"/>
          <w:sz w:val="28"/>
          <w:szCs w:val="28"/>
        </w:rPr>
        <w:t>мации, которые в соответствии с </w:t>
      </w:r>
      <w:r w:rsidRPr="003F4FB0">
        <w:rPr>
          <w:rFonts w:ascii="Times New Roman" w:hAnsi="Times New Roman"/>
          <w:sz w:val="28"/>
          <w:szCs w:val="28"/>
        </w:rPr>
        <w:t>нормативными правовыми актами Российской Федерации,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3F4FB0">
        <w:rPr>
          <w:rFonts w:ascii="Times New Roman" w:hAnsi="Times New Roman"/>
          <w:sz w:val="28"/>
          <w:szCs w:val="28"/>
        </w:rPr>
        <w:t>дминистрации находятся в распоряжении участников информационного обмена</w:t>
      </w:r>
      <w:r>
        <w:rPr>
          <w:rFonts w:ascii="Times New Roman" w:hAnsi="Times New Roman"/>
          <w:sz w:val="28"/>
          <w:szCs w:val="28"/>
        </w:rPr>
        <w:t>, за </w:t>
      </w:r>
      <w:r w:rsidRPr="003F4FB0">
        <w:rPr>
          <w:rFonts w:ascii="Times New Roman" w:hAnsi="Times New Roman"/>
          <w:sz w:val="28"/>
          <w:szCs w:val="28"/>
        </w:rPr>
        <w:t>исключением документов, указанных в части 6 статьи 7 Федерального закона № 210-ФЗ.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2.8.</w:t>
      </w:r>
      <w:r w:rsidRPr="003F4FB0">
        <w:rPr>
          <w:rFonts w:ascii="Times New Roman" w:hAnsi="Times New Roman"/>
          <w:sz w:val="28"/>
          <w:szCs w:val="28"/>
        </w:rPr>
        <w:t> </w:t>
      </w:r>
      <w:r w:rsidRPr="003F4FB0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D320BB" w:rsidRPr="005E575E" w:rsidRDefault="00D320BB" w:rsidP="00C55E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575E">
        <w:rPr>
          <w:rFonts w:ascii="Times New Roman" w:hAnsi="Times New Roman"/>
          <w:sz w:val="28"/>
          <w:szCs w:val="28"/>
        </w:rPr>
        <w:t>Основани</w:t>
      </w:r>
      <w:r>
        <w:rPr>
          <w:rFonts w:ascii="Times New Roman" w:hAnsi="Times New Roman"/>
          <w:sz w:val="28"/>
          <w:szCs w:val="28"/>
        </w:rPr>
        <w:t>ем</w:t>
      </w:r>
      <w:r w:rsidRPr="005E575E">
        <w:rPr>
          <w:rFonts w:ascii="Times New Roman" w:hAnsi="Times New Roman"/>
          <w:sz w:val="28"/>
          <w:szCs w:val="28"/>
        </w:rPr>
        <w:t xml:space="preserve"> для отказа в приеме документов, необходимых для предоставления государственной услуги,</w:t>
      </w:r>
      <w:r>
        <w:rPr>
          <w:rFonts w:ascii="Times New Roman" w:hAnsi="Times New Roman"/>
          <w:sz w:val="28"/>
          <w:szCs w:val="28"/>
        </w:rPr>
        <w:t xml:space="preserve"> является наличие в представленных документах поправок, до</w:t>
      </w:r>
      <w:r w:rsidRPr="00D46B74">
        <w:rPr>
          <w:rFonts w:ascii="Times New Roman" w:hAnsi="Times New Roman"/>
          <w:sz w:val="28"/>
          <w:szCs w:val="28"/>
        </w:rPr>
        <w:t>пис</w:t>
      </w:r>
      <w:r>
        <w:rPr>
          <w:rFonts w:ascii="Times New Roman" w:hAnsi="Times New Roman"/>
          <w:sz w:val="28"/>
          <w:szCs w:val="28"/>
        </w:rPr>
        <w:t>ок</w:t>
      </w:r>
      <w:r w:rsidRPr="00D46B74">
        <w:rPr>
          <w:rFonts w:ascii="Times New Roman" w:hAnsi="Times New Roman"/>
          <w:sz w:val="28"/>
          <w:szCs w:val="28"/>
        </w:rPr>
        <w:t>, подчист</w:t>
      </w:r>
      <w:r>
        <w:rPr>
          <w:rFonts w:ascii="Times New Roman" w:hAnsi="Times New Roman"/>
          <w:sz w:val="28"/>
          <w:szCs w:val="28"/>
        </w:rPr>
        <w:t>ок</w:t>
      </w:r>
      <w:r w:rsidRPr="00D46B7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зачеркнутых слов.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2.9. Исчерпывающий перечень оснований для приостановления или отказа в предоставлении государственной услуги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2.9.1. Оснований для приостановления предоставления государственной услуги нормативными правовыми актами не предусмотрено.</w:t>
      </w:r>
    </w:p>
    <w:p w:rsidR="00D320BB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2.9.2. Основаниями для отказа в предоставлении г</w:t>
      </w:r>
      <w:r>
        <w:rPr>
          <w:rFonts w:ascii="Times New Roman" w:hAnsi="Times New Roman"/>
          <w:sz w:val="28"/>
          <w:szCs w:val="28"/>
        </w:rPr>
        <w:t>осударственной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услуги </w:t>
      </w:r>
      <w:r w:rsidRPr="003F4FB0">
        <w:rPr>
          <w:rFonts w:ascii="Times New Roman" w:hAnsi="Times New Roman"/>
          <w:sz w:val="28"/>
          <w:szCs w:val="28"/>
        </w:rPr>
        <w:t>являются: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несоответствие статуса лица, обратившегося за получением государственной услуги</w:t>
      </w:r>
      <w:r>
        <w:rPr>
          <w:rFonts w:ascii="Times New Roman" w:hAnsi="Times New Roman"/>
          <w:sz w:val="28"/>
          <w:szCs w:val="28"/>
        </w:rPr>
        <w:t>,</w:t>
      </w:r>
      <w:r w:rsidRPr="003F4FB0">
        <w:rPr>
          <w:rFonts w:ascii="Times New Roman" w:hAnsi="Times New Roman"/>
          <w:sz w:val="28"/>
          <w:szCs w:val="28"/>
        </w:rPr>
        <w:t xml:space="preserve"> категориям заявителей, перечисленным в пункте </w:t>
      </w:r>
      <w:r>
        <w:rPr>
          <w:rFonts w:ascii="Times New Roman" w:hAnsi="Times New Roman"/>
          <w:sz w:val="28"/>
          <w:szCs w:val="28"/>
        </w:rPr>
        <w:t>1.2</w:t>
      </w:r>
      <w:r w:rsidRPr="003F4FB0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представление заявителем документов, утративших силу;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непредставление</w:t>
      </w:r>
      <w:r w:rsidRPr="003F4FB0">
        <w:rPr>
          <w:rFonts w:ascii="Times New Roman" w:hAnsi="Times New Roman"/>
          <w:sz w:val="28"/>
          <w:szCs w:val="28"/>
        </w:rPr>
        <w:t xml:space="preserve"> документов,</w:t>
      </w:r>
      <w:r>
        <w:rPr>
          <w:rFonts w:ascii="Times New Roman" w:hAnsi="Times New Roman"/>
          <w:sz w:val="28"/>
          <w:szCs w:val="28"/>
        </w:rPr>
        <w:t xml:space="preserve"> указанных в подпунктах 2.6.1 – 2.6.3 пункта 2.6 Административного регламента, </w:t>
      </w:r>
      <w:r w:rsidRPr="003F4FB0">
        <w:rPr>
          <w:rFonts w:ascii="Times New Roman" w:hAnsi="Times New Roman"/>
          <w:sz w:val="28"/>
          <w:szCs w:val="28"/>
        </w:rPr>
        <w:t>необходимых для предоставления государственной услуги, которые заявитель должен представить самостоятельно;</w:t>
      </w:r>
    </w:p>
    <w:p w:rsidR="00D320BB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истечение сроков представления документов и отсутствие в У</w:t>
      </w:r>
      <w:r>
        <w:rPr>
          <w:rFonts w:ascii="Times New Roman" w:hAnsi="Times New Roman"/>
          <w:sz w:val="28"/>
          <w:szCs w:val="28"/>
        </w:rPr>
        <w:t>правлении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полного пакета документов, которые заявитель должен представить самостоятельно, в случае, если заявление направлено им по почте и (или) путем направления электронного сообщен</w:t>
      </w:r>
      <w:r>
        <w:rPr>
          <w:rFonts w:ascii="Times New Roman" w:hAnsi="Times New Roman"/>
          <w:sz w:val="28"/>
          <w:szCs w:val="28"/>
        </w:rPr>
        <w:t>ия (на адрес электронной почты);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Комиссии ономастической об отказе в присвоении звания «Ветеран труда».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2.10.</w:t>
      </w:r>
      <w:r w:rsidRPr="003F4FB0">
        <w:rPr>
          <w:rFonts w:ascii="Times New Roman" w:hAnsi="Times New Roman"/>
          <w:sz w:val="28"/>
          <w:szCs w:val="28"/>
        </w:rPr>
        <w:t> </w:t>
      </w:r>
      <w:r w:rsidRPr="003F4FB0">
        <w:rPr>
          <w:rFonts w:ascii="Times New Roman" w:hAnsi="Times New Roman"/>
          <w:b/>
          <w:sz w:val="28"/>
          <w:szCs w:val="28"/>
        </w:rPr>
        <w:t>Исчерпывающий перечень оснований для прекращения предоставления государственной услуги</w:t>
      </w:r>
    </w:p>
    <w:p w:rsidR="00D320BB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Основаниями для прекращения предоставления государственной услуги являются:</w:t>
      </w:r>
    </w:p>
    <w:p w:rsidR="00D320BB" w:rsidRPr="00F2282A" w:rsidRDefault="00D320BB" w:rsidP="001517DF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82A">
        <w:rPr>
          <w:rFonts w:ascii="Times New Roman" w:hAnsi="Times New Roman"/>
          <w:sz w:val="28"/>
          <w:szCs w:val="28"/>
        </w:rPr>
        <w:t xml:space="preserve">письменное заявление заявителя о возврате документов, представленных им для получения государственной услуги; </w:t>
      </w:r>
    </w:p>
    <w:p w:rsidR="00D320BB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смерть заявителя, а также в случае признания его в установленном порядке умершим или безвестно отсутствующим</w:t>
      </w:r>
      <w:r>
        <w:rPr>
          <w:rFonts w:ascii="Times New Roman" w:hAnsi="Times New Roman"/>
          <w:sz w:val="28"/>
          <w:szCs w:val="28"/>
        </w:rPr>
        <w:t>.</w:t>
      </w:r>
      <w:r w:rsidRPr="003F4FB0">
        <w:rPr>
          <w:rFonts w:ascii="Times New Roman" w:hAnsi="Times New Roman"/>
          <w:sz w:val="28"/>
          <w:szCs w:val="28"/>
        </w:rPr>
        <w:t xml:space="preserve"> 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2.11</w:t>
      </w:r>
      <w:r w:rsidRPr="003F4FB0">
        <w:rPr>
          <w:rFonts w:ascii="Times New Roman" w:hAnsi="Times New Roman"/>
          <w:sz w:val="28"/>
          <w:szCs w:val="28"/>
        </w:rPr>
        <w:t>. </w:t>
      </w:r>
      <w:r w:rsidRPr="003F4FB0">
        <w:rPr>
          <w:rFonts w:ascii="Times New Roman" w:hAnsi="Times New Roman"/>
          <w:b/>
          <w:sz w:val="28"/>
          <w:szCs w:val="28"/>
        </w:rPr>
        <w:t>Исчерпывающий перечень оснований для возобновления предоставления государственной услуги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Оснований</w:t>
      </w:r>
      <w:r w:rsidRPr="003F4FB0">
        <w:rPr>
          <w:rFonts w:ascii="Times New Roman" w:hAnsi="Times New Roman"/>
          <w:sz w:val="28"/>
          <w:szCs w:val="28"/>
        </w:rPr>
        <w:t xml:space="preserve"> для возобновления предоставления государс</w:t>
      </w:r>
      <w:r>
        <w:rPr>
          <w:rFonts w:ascii="Times New Roman" w:hAnsi="Times New Roman"/>
          <w:sz w:val="28"/>
          <w:szCs w:val="28"/>
        </w:rPr>
        <w:t>твенной услуги не предусмотрено</w:t>
      </w:r>
      <w:r w:rsidRPr="003F4FB0"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4D70A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2.1</w:t>
      </w:r>
      <w:r>
        <w:rPr>
          <w:rFonts w:ascii="Times New Roman" w:hAnsi="Times New Roman"/>
          <w:b/>
          <w:sz w:val="28"/>
          <w:szCs w:val="28"/>
        </w:rPr>
        <w:t>2</w:t>
      </w:r>
      <w:r w:rsidRPr="003F4FB0">
        <w:rPr>
          <w:rFonts w:ascii="Times New Roman" w:hAnsi="Times New Roman"/>
          <w:sz w:val="28"/>
          <w:szCs w:val="28"/>
        </w:rPr>
        <w:t>. </w:t>
      </w:r>
      <w:r w:rsidRPr="003F4FB0">
        <w:rPr>
          <w:rFonts w:ascii="Times New Roman" w:hAnsi="Times New Roman"/>
          <w:b/>
          <w:sz w:val="28"/>
          <w:szCs w:val="28"/>
        </w:rPr>
        <w:t>Перечень услуг, которые являются</w:t>
      </w:r>
      <w:r>
        <w:rPr>
          <w:rFonts w:ascii="Times New Roman" w:hAnsi="Times New Roman"/>
          <w:b/>
          <w:sz w:val="28"/>
          <w:szCs w:val="28"/>
        </w:rPr>
        <w:t xml:space="preserve"> необходимыми и </w:t>
      </w:r>
      <w:r w:rsidRPr="003F4FB0">
        <w:rPr>
          <w:rFonts w:ascii="Times New Roman" w:hAnsi="Times New Roman"/>
          <w:b/>
          <w:sz w:val="28"/>
          <w:szCs w:val="28"/>
        </w:rPr>
        <w:t>обязательными для предоставления государственной услуги, в том числе сведения о документе (документах), выдаваемом (выдаваемых) участниками информационного обмена</w:t>
      </w:r>
    </w:p>
    <w:p w:rsidR="00D320BB" w:rsidRPr="003D1D79" w:rsidRDefault="00D320BB" w:rsidP="00C55E82">
      <w:pPr>
        <w:tabs>
          <w:tab w:val="left" w:pos="1418"/>
        </w:tabs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D1D79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>,</w:t>
      </w:r>
      <w:r w:rsidRPr="003D1D79">
        <w:rPr>
          <w:rFonts w:ascii="Times New Roman" w:hAnsi="Times New Roman"/>
          <w:sz w:val="28"/>
          <w:szCs w:val="28"/>
        </w:rPr>
        <w:t xml:space="preserve"> отсутствуют.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2.13</w:t>
      </w:r>
      <w:r w:rsidRPr="00EC7F74">
        <w:rPr>
          <w:rFonts w:ascii="Times New Roman" w:hAnsi="Times New Roman"/>
          <w:b/>
          <w:sz w:val="28"/>
          <w:szCs w:val="28"/>
        </w:rPr>
        <w:t>.</w:t>
      </w:r>
      <w:r w:rsidRPr="003F4FB0">
        <w:rPr>
          <w:rFonts w:ascii="Times New Roman" w:hAnsi="Times New Roman"/>
          <w:b/>
          <w:sz w:val="28"/>
          <w:szCs w:val="28"/>
        </w:rPr>
        <w:t> 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Государственная услуга предоставляется на безвозмездной основе.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30A48">
        <w:rPr>
          <w:rFonts w:ascii="Times New Roman" w:hAnsi="Times New Roman"/>
          <w:b/>
          <w:sz w:val="28"/>
          <w:szCs w:val="28"/>
        </w:rPr>
        <w:t>2.1</w:t>
      </w:r>
      <w:r>
        <w:rPr>
          <w:rFonts w:ascii="Times New Roman" w:hAnsi="Times New Roman"/>
          <w:b/>
          <w:sz w:val="28"/>
          <w:szCs w:val="28"/>
        </w:rPr>
        <w:t>4</w:t>
      </w:r>
      <w:r w:rsidRPr="003F4FB0">
        <w:rPr>
          <w:rFonts w:ascii="Times New Roman" w:hAnsi="Times New Roman"/>
          <w:sz w:val="28"/>
          <w:szCs w:val="28"/>
        </w:rPr>
        <w:t>.</w:t>
      </w:r>
      <w:r w:rsidRPr="003F4FB0">
        <w:rPr>
          <w:rFonts w:ascii="Times New Roman" w:hAnsi="Times New Roman"/>
          <w:b/>
          <w:sz w:val="28"/>
          <w:szCs w:val="28"/>
        </w:rPr>
        <w:t xml:space="preserve">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Плата за услуги, которые являются необходимыми и обязательными для предоставления государственной услуги, не взимается.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2.15</w:t>
      </w:r>
      <w:r w:rsidRPr="003F4FB0">
        <w:rPr>
          <w:rFonts w:ascii="Times New Roman" w:hAnsi="Times New Roman"/>
          <w:b/>
          <w:sz w:val="28"/>
          <w:szCs w:val="28"/>
        </w:rPr>
        <w:t>. Максимальный срок ожидания в очереди при под</w:t>
      </w:r>
      <w:r>
        <w:rPr>
          <w:rFonts w:ascii="Times New Roman" w:hAnsi="Times New Roman"/>
          <w:b/>
          <w:sz w:val="28"/>
          <w:szCs w:val="28"/>
        </w:rPr>
        <w:t>аче запроса о </w:t>
      </w:r>
      <w:r w:rsidRPr="003F4FB0">
        <w:rPr>
          <w:rFonts w:ascii="Times New Roman" w:hAnsi="Times New Roman"/>
          <w:b/>
          <w:sz w:val="28"/>
          <w:szCs w:val="28"/>
        </w:rPr>
        <w:t>предоставлении государственной услуги и при получении результата предоставления государственной услуги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</w:t>
      </w:r>
      <w:r w:rsidRPr="003F4FB0">
        <w:rPr>
          <w:rFonts w:ascii="Times New Roman" w:hAnsi="Times New Roman"/>
          <w:sz w:val="28"/>
          <w:szCs w:val="28"/>
        </w:rPr>
        <w:t>.1. </w:t>
      </w:r>
      <w:r>
        <w:rPr>
          <w:rFonts w:ascii="Times New Roman" w:hAnsi="Times New Roman"/>
          <w:sz w:val="28"/>
          <w:szCs w:val="28"/>
        </w:rPr>
        <w:t>Максимальный срок</w:t>
      </w:r>
      <w:r w:rsidRPr="003F4FB0">
        <w:rPr>
          <w:rFonts w:ascii="Times New Roman" w:hAnsi="Times New Roman"/>
          <w:sz w:val="28"/>
          <w:szCs w:val="28"/>
        </w:rPr>
        <w:t xml:space="preserve"> ожидания в</w:t>
      </w:r>
      <w:r>
        <w:rPr>
          <w:rFonts w:ascii="Times New Roman" w:hAnsi="Times New Roman"/>
          <w:sz w:val="28"/>
          <w:szCs w:val="28"/>
        </w:rPr>
        <w:t xml:space="preserve"> очереди для подачи заявления о </w:t>
      </w:r>
      <w:r w:rsidRPr="003F4FB0">
        <w:rPr>
          <w:rFonts w:ascii="Times New Roman" w:hAnsi="Times New Roman"/>
          <w:sz w:val="28"/>
          <w:szCs w:val="28"/>
        </w:rPr>
        <w:t xml:space="preserve">предоставлении государственной услуги не может составлять более </w:t>
      </w:r>
      <w:r>
        <w:rPr>
          <w:rFonts w:ascii="Times New Roman" w:hAnsi="Times New Roman"/>
          <w:sz w:val="28"/>
          <w:szCs w:val="28"/>
        </w:rPr>
        <w:t>15</w:t>
      </w:r>
      <w:r w:rsidRPr="003F4FB0">
        <w:rPr>
          <w:rFonts w:ascii="Times New Roman" w:hAnsi="Times New Roman"/>
          <w:i/>
          <w:sz w:val="28"/>
          <w:szCs w:val="28"/>
        </w:rPr>
        <w:t xml:space="preserve"> </w:t>
      </w:r>
      <w:r w:rsidRPr="003F4FB0">
        <w:rPr>
          <w:rFonts w:ascii="Times New Roman" w:hAnsi="Times New Roman"/>
          <w:color w:val="000000"/>
          <w:sz w:val="28"/>
          <w:szCs w:val="28"/>
        </w:rPr>
        <w:t>минут</w:t>
      </w:r>
      <w:r w:rsidRPr="003F4FB0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</w:t>
      </w:r>
      <w:r w:rsidRPr="003F4FB0">
        <w:rPr>
          <w:rFonts w:ascii="Times New Roman" w:hAnsi="Times New Roman"/>
          <w:sz w:val="28"/>
          <w:szCs w:val="28"/>
        </w:rPr>
        <w:t xml:space="preserve">.2. Максимальные сроки ожидания прохождения административных процедур, необходимых для получения результата предоставления государственной услуги, приведены в разделе III </w:t>
      </w:r>
      <w:r>
        <w:rPr>
          <w:rFonts w:ascii="Times New Roman" w:hAnsi="Times New Roman"/>
          <w:sz w:val="28"/>
          <w:szCs w:val="28"/>
        </w:rPr>
        <w:t>А</w:t>
      </w:r>
      <w:r w:rsidRPr="003F4FB0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30A48">
        <w:rPr>
          <w:rFonts w:ascii="Times New Roman" w:hAnsi="Times New Roman"/>
          <w:b/>
          <w:sz w:val="28"/>
          <w:szCs w:val="28"/>
        </w:rPr>
        <w:t>2.1</w:t>
      </w:r>
      <w:r>
        <w:rPr>
          <w:rFonts w:ascii="Times New Roman" w:hAnsi="Times New Roman"/>
          <w:b/>
          <w:sz w:val="28"/>
          <w:szCs w:val="28"/>
        </w:rPr>
        <w:t>6</w:t>
      </w:r>
      <w:r w:rsidRPr="003F4FB0">
        <w:rPr>
          <w:rFonts w:ascii="Times New Roman" w:hAnsi="Times New Roman"/>
          <w:sz w:val="28"/>
          <w:szCs w:val="28"/>
        </w:rPr>
        <w:t>.</w:t>
      </w:r>
      <w:r w:rsidRPr="003F4FB0">
        <w:rPr>
          <w:rFonts w:ascii="Times New Roman" w:hAnsi="Times New Roman"/>
          <w:b/>
          <w:sz w:val="28"/>
          <w:szCs w:val="28"/>
        </w:rPr>
        <w:t> Срок и порядок регистрации запроса заявителя о предоставлении государственной услуги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Pr="003F4FB0">
        <w:rPr>
          <w:rFonts w:ascii="Times New Roman" w:hAnsi="Times New Roman"/>
          <w:sz w:val="28"/>
          <w:szCs w:val="28"/>
        </w:rPr>
        <w:t>.1. Заявление о предоставлении государственной услуги, поступившее в письменной форме, регистрируется должностным лицом</w:t>
      </w:r>
      <w:r>
        <w:rPr>
          <w:rFonts w:ascii="Times New Roman" w:hAnsi="Times New Roman"/>
          <w:sz w:val="28"/>
          <w:szCs w:val="28"/>
        </w:rPr>
        <w:t>, ответственным за предоставление государственной услуги,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 xml:space="preserve">в день поступления в Журнале регистрации заявлений граждан, обратившихся для присвоения звания «Ветеран труда». 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Pr="003F4FB0">
        <w:rPr>
          <w:rFonts w:ascii="Times New Roman" w:hAnsi="Times New Roman"/>
          <w:sz w:val="28"/>
          <w:szCs w:val="28"/>
        </w:rPr>
        <w:t>.2. </w:t>
      </w:r>
      <w:r w:rsidRPr="00581B0F">
        <w:rPr>
          <w:rFonts w:ascii="Times New Roman" w:hAnsi="Times New Roman"/>
          <w:sz w:val="28"/>
          <w:szCs w:val="28"/>
        </w:rPr>
        <w:t>Максимальные сроки регистрации за</w:t>
      </w:r>
      <w:r>
        <w:rPr>
          <w:rFonts w:ascii="Times New Roman" w:hAnsi="Times New Roman"/>
          <w:sz w:val="28"/>
          <w:szCs w:val="28"/>
        </w:rPr>
        <w:t>явления заявителя о </w:t>
      </w:r>
      <w:r w:rsidRPr="00581B0F">
        <w:rPr>
          <w:rFonts w:ascii="Times New Roman" w:hAnsi="Times New Roman"/>
          <w:sz w:val="28"/>
          <w:szCs w:val="28"/>
        </w:rPr>
        <w:t xml:space="preserve">предоставлении государственной услуги приведены в разделе III </w:t>
      </w:r>
      <w:r>
        <w:rPr>
          <w:rFonts w:ascii="Times New Roman" w:hAnsi="Times New Roman"/>
          <w:sz w:val="28"/>
          <w:szCs w:val="28"/>
        </w:rPr>
        <w:t>А</w:t>
      </w:r>
      <w:r w:rsidRPr="00581B0F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30A48">
        <w:rPr>
          <w:rFonts w:ascii="Times New Roman" w:hAnsi="Times New Roman"/>
          <w:b/>
          <w:sz w:val="28"/>
          <w:szCs w:val="28"/>
        </w:rPr>
        <w:t>2.1</w:t>
      </w:r>
      <w:r>
        <w:rPr>
          <w:rFonts w:ascii="Times New Roman" w:hAnsi="Times New Roman"/>
          <w:b/>
          <w:sz w:val="28"/>
          <w:szCs w:val="28"/>
        </w:rPr>
        <w:t>7</w:t>
      </w:r>
      <w:r w:rsidRPr="00030A48">
        <w:rPr>
          <w:rFonts w:ascii="Times New Roman" w:hAnsi="Times New Roman"/>
          <w:b/>
          <w:sz w:val="28"/>
          <w:szCs w:val="28"/>
        </w:rPr>
        <w:t>.</w:t>
      </w:r>
      <w:r w:rsidRPr="003F4FB0">
        <w:rPr>
          <w:rFonts w:ascii="Times New Roman" w:hAnsi="Times New Roman"/>
          <w:b/>
          <w:sz w:val="28"/>
          <w:szCs w:val="28"/>
        </w:rPr>
        <w:t xml:space="preserve"> 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 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.1. Помещения, в которых предоставляется государственная услуга, для удобства заявителей размещаются на нижних (предпочтительнее на первых) этажах здания.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.2. Прием заявителей осуществляется в специально выделенных для этих целей помещениях и присутственных местах</w:t>
      </w:r>
      <w:r>
        <w:rPr>
          <w:rFonts w:ascii="Times New Roman" w:hAnsi="Times New Roman"/>
          <w:color w:val="C00000"/>
          <w:sz w:val="28"/>
          <w:szCs w:val="28"/>
        </w:rPr>
        <w:t>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.3. Присутственные места размещаются в помещениях У</w:t>
      </w:r>
      <w:r>
        <w:rPr>
          <w:rFonts w:ascii="Times New Roman" w:hAnsi="Times New Roman"/>
          <w:sz w:val="28"/>
          <w:szCs w:val="28"/>
        </w:rPr>
        <w:t>правления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 </w:t>
      </w:r>
      <w:r w:rsidRPr="003F4FB0">
        <w:rPr>
          <w:rFonts w:ascii="Times New Roman" w:hAnsi="Times New Roman"/>
          <w:sz w:val="28"/>
          <w:szCs w:val="28"/>
        </w:rPr>
        <w:t>включают места для информирования, ожидания и приема заявителей.</w:t>
      </w:r>
    </w:p>
    <w:p w:rsidR="00D320BB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 xml:space="preserve">.4. Помещения и присутственные места </w:t>
      </w:r>
      <w:r w:rsidRPr="003F4FB0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правления</w:t>
      </w:r>
      <w:r w:rsidRPr="003F4FB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 xml:space="preserve">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r w:rsidRPr="003F4FB0">
        <w:rPr>
          <w:rFonts w:ascii="Times New Roman" w:hAnsi="Times New Roman"/>
          <w:color w:val="000000"/>
          <w:sz w:val="28"/>
          <w:szCs w:val="28"/>
        </w:rPr>
        <w:t>СанПиН 2.2.2/2.4.1340-03», введенным</w:t>
      </w:r>
      <w:r>
        <w:rPr>
          <w:rFonts w:ascii="Times New Roman" w:hAnsi="Times New Roman"/>
          <w:color w:val="000000"/>
          <w:sz w:val="28"/>
          <w:szCs w:val="28"/>
        </w:rPr>
        <w:t xml:space="preserve"> в </w:t>
      </w:r>
      <w:r w:rsidRPr="003F4FB0">
        <w:rPr>
          <w:rFonts w:ascii="Times New Roman" w:hAnsi="Times New Roman"/>
          <w:color w:val="000000"/>
          <w:sz w:val="28"/>
          <w:szCs w:val="28"/>
        </w:rPr>
        <w:t>действие постановлением Главного государственного санитарного врача Российской Федерации от 03 июня 2003 г. № 118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3F4FB0">
        <w:rPr>
          <w:rFonts w:ascii="Times New Roman" w:hAnsi="Times New Roman"/>
          <w:color w:val="000000"/>
          <w:sz w:val="28"/>
          <w:szCs w:val="28"/>
        </w:rPr>
        <w:t>Российск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газет</w:t>
      </w:r>
      <w:r>
        <w:rPr>
          <w:rFonts w:ascii="Times New Roman" w:hAnsi="Times New Roman"/>
          <w:color w:val="000000"/>
          <w:sz w:val="28"/>
          <w:szCs w:val="28"/>
        </w:rPr>
        <w:t>а 2003,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№ </w:t>
      </w:r>
      <w:r>
        <w:rPr>
          <w:rFonts w:ascii="Times New Roman" w:hAnsi="Times New Roman"/>
          <w:color w:val="000000"/>
          <w:sz w:val="28"/>
          <w:szCs w:val="28"/>
        </w:rPr>
        <w:t>120; 2010, № 132; Бюллетень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нормативных актов федеральны</w:t>
      </w:r>
      <w:r>
        <w:rPr>
          <w:rFonts w:ascii="Times New Roman" w:hAnsi="Times New Roman"/>
          <w:color w:val="000000"/>
          <w:sz w:val="28"/>
          <w:szCs w:val="28"/>
        </w:rPr>
        <w:t xml:space="preserve">х органов исполнительной власти, 2007, № </w:t>
      </w:r>
      <w:r w:rsidRPr="003F4F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6; 2010, № 46).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F4FB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.5. Присутственные места оборудуются: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системой охраны.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.6. Вход и выход из помещений оборудуются соответствующими указателями с автономными источниками бесперебойного питания.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.7. Площадь присутственных мест зависит от количества заявителей, ежедневно обращающихся в У</w:t>
      </w:r>
      <w:r>
        <w:rPr>
          <w:rFonts w:ascii="Times New Roman" w:hAnsi="Times New Roman"/>
          <w:sz w:val="28"/>
          <w:szCs w:val="28"/>
        </w:rPr>
        <w:t>правление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 xml:space="preserve">за предоставлением государственной услуги. 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.8. Помещения и присутственные места должны соответствовать комфортным условиям для заявителей и оптимальным условиям работы должностных лиц.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 xml:space="preserve">.9. Присутственные места для ожидания в очереди оборудуются стульями, кресельными секциями, скамьями (банкетками). Количество мест ожидания определяется исходя из фактической нагрузки и возможностей для их размещения в здании, но не </w:t>
      </w:r>
      <w:r w:rsidRPr="003F4FB0">
        <w:rPr>
          <w:rFonts w:ascii="Times New Roman" w:hAnsi="Times New Roman"/>
          <w:color w:val="000000"/>
          <w:sz w:val="28"/>
          <w:szCs w:val="28"/>
        </w:rPr>
        <w:t>может составлять менее 10 мест.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.10. Присутственные места для заполнения запросов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государственной услуги, бланками заявлений и канцелярскими принадлежностями.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.11. Для обслуживания инвалидов помещения и присутственные места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</w:t>
      </w:r>
      <w:r>
        <w:rPr>
          <w:rFonts w:ascii="Times New Roman" w:hAnsi="Times New Roman"/>
          <w:sz w:val="28"/>
          <w:szCs w:val="28"/>
        </w:rPr>
        <w:t>азмещаются в стороне от входа с </w:t>
      </w:r>
      <w:r w:rsidRPr="003F4FB0">
        <w:rPr>
          <w:rFonts w:ascii="Times New Roman" w:hAnsi="Times New Roman"/>
          <w:sz w:val="28"/>
          <w:szCs w:val="28"/>
        </w:rPr>
        <w:t>учетом беспрепятственного подъезда и поворота колясок.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Входы в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 xml:space="preserve">.12. Центральный вход в здание </w:t>
      </w:r>
      <w:r>
        <w:rPr>
          <w:rFonts w:ascii="Times New Roman" w:hAnsi="Times New Roman"/>
          <w:color w:val="000000"/>
          <w:sz w:val="28"/>
          <w:szCs w:val="28"/>
        </w:rPr>
        <w:t>Управления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оборудуется информационной табличкой (вывеской), содержащей соответствующее наименование и режим работы.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.13. Присутственные места, предназначенные для ознакомления заявителей с информационными материалами, оборудуются: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информационными стендами;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стульями и столами для возможности оформления документов; 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канцелярскими принадлежностями. </w:t>
      </w:r>
    </w:p>
    <w:p w:rsidR="00D320BB" w:rsidRPr="00581B0F" w:rsidRDefault="00D320BB" w:rsidP="007D30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.14. </w:t>
      </w:r>
      <w:r w:rsidRPr="00581B0F">
        <w:rPr>
          <w:rFonts w:ascii="Times New Roman" w:hAnsi="Times New Roman"/>
          <w:sz w:val="28"/>
          <w:szCs w:val="28"/>
        </w:rPr>
        <w:t xml:space="preserve">Помещения для непосредственного взаимодействия должностных лиц с заявителями организуются в виде отдельных рабочих мест для каждого ведущего прием должностного лица. 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.15. Консультирование (предоставление справочной информации) заявителей осуществляется в отдельном кабинете.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.16. Кабинеты приема заявителей оборудуются информационными табличками (вывесками) с указанием: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фамилии, имени, отчества (последнее </w:t>
      </w:r>
      <w:r w:rsidRPr="00CF605B">
        <w:rPr>
          <w:rFonts w:ascii="Times New Roman" w:hAnsi="Times New Roman"/>
          <w:sz w:val="28"/>
          <w:szCs w:val="28"/>
        </w:rPr>
        <w:t xml:space="preserve">– </w:t>
      </w:r>
      <w:r w:rsidRPr="003F4FB0">
        <w:rPr>
          <w:rFonts w:ascii="Times New Roman" w:hAnsi="Times New Roman"/>
          <w:sz w:val="28"/>
          <w:szCs w:val="28"/>
        </w:rPr>
        <w:t>при его наличии) и должности должностного лица, осуществляющего прием;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времени перерыва на обед, технического перерыва.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 xml:space="preserve">.17. Должностные лица, предоставляющие государственную услугу, обеспечиваются личными нагрудными идентификационными карточками (бейджами) с указанием фамилии, имени, отчества (последнее </w:t>
      </w:r>
      <w:r w:rsidRPr="00CF605B">
        <w:rPr>
          <w:rFonts w:ascii="Times New Roman" w:hAnsi="Times New Roman"/>
          <w:sz w:val="28"/>
          <w:szCs w:val="28"/>
        </w:rPr>
        <w:t xml:space="preserve">– </w:t>
      </w:r>
      <w:r w:rsidRPr="003F4FB0">
        <w:rPr>
          <w:rFonts w:ascii="Times New Roman" w:hAnsi="Times New Roman"/>
          <w:sz w:val="28"/>
          <w:szCs w:val="28"/>
        </w:rPr>
        <w:t xml:space="preserve">при его наличии) и должности либо настольными табличками аналогичного содержания. 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.18. Рабочие места должностных лиц,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услуги, и организовать предоставление государственной услуги в полном объеме.</w:t>
      </w:r>
    </w:p>
    <w:p w:rsidR="00D320BB" w:rsidRDefault="00D320BB" w:rsidP="005A4A1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7</w:t>
      </w:r>
      <w:r w:rsidRPr="003F4FB0">
        <w:rPr>
          <w:rFonts w:ascii="Times New Roman" w:hAnsi="Times New Roman"/>
          <w:sz w:val="28"/>
          <w:szCs w:val="28"/>
        </w:rPr>
        <w:t>.19. При организации рабочих мест предусматривается возможность свободного входа и выхода из помещения.</w:t>
      </w:r>
    </w:p>
    <w:p w:rsidR="00D320BB" w:rsidRPr="003F4FB0" w:rsidRDefault="00D320BB" w:rsidP="005A4A1A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2.1</w:t>
      </w:r>
      <w:r>
        <w:rPr>
          <w:rFonts w:ascii="Times New Roman" w:hAnsi="Times New Roman"/>
          <w:b/>
          <w:sz w:val="28"/>
          <w:szCs w:val="28"/>
        </w:rPr>
        <w:t>8</w:t>
      </w:r>
      <w:r w:rsidRPr="003F4FB0">
        <w:rPr>
          <w:rFonts w:ascii="Times New Roman" w:hAnsi="Times New Roman"/>
          <w:b/>
          <w:sz w:val="28"/>
          <w:szCs w:val="28"/>
        </w:rPr>
        <w:t>. Показатели доступности и качества государственной услуги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8</w:t>
      </w:r>
      <w:r w:rsidRPr="003F4FB0">
        <w:rPr>
          <w:rFonts w:ascii="Times New Roman" w:hAnsi="Times New Roman"/>
          <w:sz w:val="28"/>
          <w:szCs w:val="28"/>
        </w:rPr>
        <w:t>.1. Показателями оценки доступности при предоставлении государственной услуги является удовлетворенность заявителей своевременным и полным информированием о предоставлении государственной услуги посредством форм информирования, предусмотренных Административным регламентом.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</w:t>
      </w:r>
      <w:r w:rsidRPr="003F4FB0">
        <w:rPr>
          <w:rFonts w:ascii="Times New Roman" w:hAnsi="Times New Roman"/>
          <w:sz w:val="28"/>
          <w:szCs w:val="28"/>
        </w:rPr>
        <w:t>.2. Показателями оценки качества предоставления государственной услуги являются:</w:t>
      </w:r>
    </w:p>
    <w:p w:rsidR="00D320BB" w:rsidRPr="003F4FB0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а) доля случаев предоставления государственной услуги с нарушением установленного срока в общем кол</w:t>
      </w:r>
      <w:r>
        <w:rPr>
          <w:rFonts w:ascii="Times New Roman" w:hAnsi="Times New Roman"/>
          <w:sz w:val="28"/>
          <w:szCs w:val="28"/>
        </w:rPr>
        <w:t>ичестве исполненных заявлений о </w:t>
      </w:r>
      <w:r w:rsidRPr="003F4FB0">
        <w:rPr>
          <w:rFonts w:ascii="Times New Roman" w:hAnsi="Times New Roman"/>
          <w:sz w:val="28"/>
          <w:szCs w:val="28"/>
        </w:rPr>
        <w:t>предоставлении государственной услуги;</w:t>
      </w:r>
    </w:p>
    <w:p w:rsidR="00D320BB" w:rsidRPr="003F4FB0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б) доля обоснованных жалоб, связанных с предоставлением государственной услуги, в общем количестве жалоб;</w:t>
      </w:r>
    </w:p>
    <w:p w:rsidR="00D320BB" w:rsidRPr="003F4FB0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в) количество взаимодействий заявителя с должностными лицами при предоставлении государственной услуги.</w:t>
      </w:r>
    </w:p>
    <w:p w:rsidR="00D320BB" w:rsidRPr="003F4FB0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</w:t>
      </w:r>
      <w:r w:rsidRPr="003F4FB0">
        <w:rPr>
          <w:rFonts w:ascii="Times New Roman" w:hAnsi="Times New Roman"/>
          <w:sz w:val="28"/>
          <w:szCs w:val="28"/>
        </w:rPr>
        <w:t>.3. Соответствие исполнения условий Административного регламента требованиям к качеству и доступности предоставления государственной услуги осуществляется на основе анализа практики применения Административного регламента.</w:t>
      </w:r>
    </w:p>
    <w:p w:rsidR="00D320BB" w:rsidRPr="003F4FB0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.18</w:t>
      </w:r>
      <w:r w:rsidRPr="003F4FB0">
        <w:rPr>
          <w:rFonts w:ascii="Times New Roman" w:hAnsi="Times New Roman"/>
          <w:sz w:val="28"/>
          <w:szCs w:val="28"/>
        </w:rPr>
        <w:t>.4. Анализ практики применения Административного регламента проводится должностными лицами</w:t>
      </w:r>
      <w:r w:rsidRPr="003F4F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4FB0">
        <w:rPr>
          <w:rFonts w:ascii="Times New Roman" w:hAnsi="Times New Roman"/>
          <w:sz w:val="28"/>
          <w:szCs w:val="28"/>
        </w:rPr>
        <w:t>один раз в год.</w:t>
      </w:r>
    </w:p>
    <w:p w:rsidR="00D320BB" w:rsidRPr="003F4FB0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</w:t>
      </w:r>
      <w:r w:rsidRPr="003F4FB0">
        <w:rPr>
          <w:rFonts w:ascii="Times New Roman" w:hAnsi="Times New Roman"/>
          <w:sz w:val="28"/>
          <w:szCs w:val="28"/>
        </w:rPr>
        <w:t xml:space="preserve">.5. Результаты анализа практики применения Административного регламента размещаются в сети «Интернет» на </w:t>
      </w:r>
      <w:r>
        <w:rPr>
          <w:rFonts w:ascii="Times New Roman" w:hAnsi="Times New Roman"/>
          <w:sz w:val="28"/>
          <w:szCs w:val="28"/>
        </w:rPr>
        <w:t>официальном сайте А</w:t>
      </w:r>
      <w:r w:rsidRPr="003F4FB0">
        <w:rPr>
          <w:rFonts w:ascii="Times New Roman" w:hAnsi="Times New Roman"/>
          <w:sz w:val="28"/>
          <w:szCs w:val="28"/>
        </w:rPr>
        <w:t xml:space="preserve">дминистрации: </w:t>
      </w:r>
      <w:r w:rsidRPr="00F2282A">
        <w:rPr>
          <w:rFonts w:ascii="Times New Roman" w:hAnsi="Times New Roman"/>
          <w:i/>
          <w:sz w:val="28"/>
          <w:szCs w:val="28"/>
        </w:rPr>
        <w:t>(путь: «Главная &gt; Социальная сфера &gt; Социальная поддержка &gt; Управление социальной защиты насел</w:t>
      </w:r>
      <w:r>
        <w:rPr>
          <w:rFonts w:ascii="Times New Roman" w:hAnsi="Times New Roman"/>
          <w:i/>
          <w:sz w:val="28"/>
          <w:szCs w:val="28"/>
        </w:rPr>
        <w:t>ения г. Байконур»)).</w:t>
      </w:r>
    </w:p>
    <w:p w:rsidR="00D320BB" w:rsidRPr="003F4FB0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2.19</w:t>
      </w:r>
      <w:r w:rsidRPr="003F4FB0">
        <w:rPr>
          <w:rFonts w:ascii="Times New Roman" w:hAnsi="Times New Roman"/>
          <w:b/>
          <w:sz w:val="28"/>
          <w:szCs w:val="28"/>
        </w:rPr>
        <w:t>. Иные требования, в том числе учитывающие особенности предоставления государственной услуги в мно</w:t>
      </w:r>
      <w:r>
        <w:rPr>
          <w:rFonts w:ascii="Times New Roman" w:hAnsi="Times New Roman"/>
          <w:b/>
          <w:sz w:val="28"/>
          <w:szCs w:val="28"/>
        </w:rPr>
        <w:t xml:space="preserve">гофункциональном центре </w:t>
      </w:r>
      <w:r w:rsidRPr="00581B0F">
        <w:rPr>
          <w:rFonts w:ascii="Times New Roman" w:hAnsi="Times New Roman"/>
          <w:b/>
          <w:sz w:val="28"/>
          <w:szCs w:val="28"/>
        </w:rPr>
        <w:t>(далее – МФЦ)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F4FB0">
        <w:rPr>
          <w:rFonts w:ascii="Times New Roman" w:hAnsi="Times New Roman"/>
          <w:b/>
          <w:sz w:val="28"/>
          <w:szCs w:val="28"/>
        </w:rPr>
        <w:t>и особенности предоста</w:t>
      </w:r>
      <w:r>
        <w:rPr>
          <w:rFonts w:ascii="Times New Roman" w:hAnsi="Times New Roman"/>
          <w:b/>
          <w:sz w:val="28"/>
          <w:szCs w:val="28"/>
        </w:rPr>
        <w:t>вления государственной услуги в </w:t>
      </w:r>
      <w:r w:rsidRPr="003F4FB0">
        <w:rPr>
          <w:rFonts w:ascii="Times New Roman" w:hAnsi="Times New Roman"/>
          <w:b/>
          <w:sz w:val="28"/>
          <w:szCs w:val="28"/>
        </w:rPr>
        <w:t>электронной форме</w:t>
      </w:r>
    </w:p>
    <w:p w:rsidR="00D320BB" w:rsidRPr="003F4FB0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Pr="003F4FB0">
        <w:rPr>
          <w:rFonts w:ascii="Times New Roman" w:hAnsi="Times New Roman"/>
          <w:sz w:val="28"/>
          <w:szCs w:val="28"/>
        </w:rPr>
        <w:t>.1. Определенные Администра</w:t>
      </w:r>
      <w:r>
        <w:rPr>
          <w:rFonts w:ascii="Times New Roman" w:hAnsi="Times New Roman"/>
          <w:sz w:val="28"/>
          <w:szCs w:val="28"/>
        </w:rPr>
        <w:t>тивным регламентом требования к </w:t>
      </w:r>
      <w:r w:rsidRPr="003F4FB0">
        <w:rPr>
          <w:rFonts w:ascii="Times New Roman" w:hAnsi="Times New Roman"/>
          <w:sz w:val="28"/>
          <w:szCs w:val="28"/>
        </w:rPr>
        <w:t>местам предоставления государственных услуг и информированию заявителей о порядке их предоставления применяются, е</w:t>
      </w:r>
      <w:r>
        <w:rPr>
          <w:rFonts w:ascii="Times New Roman" w:hAnsi="Times New Roman"/>
          <w:sz w:val="28"/>
          <w:szCs w:val="28"/>
        </w:rPr>
        <w:t>сли в соответствии с </w:t>
      </w:r>
      <w:r w:rsidRPr="003F4FB0">
        <w:rPr>
          <w:rFonts w:ascii="Times New Roman" w:hAnsi="Times New Roman"/>
          <w:sz w:val="28"/>
          <w:szCs w:val="28"/>
        </w:rPr>
        <w:t>законодательством Российской Федерации не установлены иные более высокие требования.</w:t>
      </w:r>
    </w:p>
    <w:p w:rsidR="00D320BB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Pr="003F4FB0">
        <w:rPr>
          <w:rFonts w:ascii="Times New Roman" w:hAnsi="Times New Roman"/>
          <w:sz w:val="28"/>
          <w:szCs w:val="28"/>
        </w:rPr>
        <w:t xml:space="preserve">.2. Документы к заявлению, необходимые для предоставления государственной услуги, которые заявитель должен представить самостоятельно, должны быть представлены заявителем в </w:t>
      </w:r>
      <w:r>
        <w:rPr>
          <w:rFonts w:ascii="Times New Roman" w:hAnsi="Times New Roman"/>
          <w:color w:val="000000"/>
          <w:sz w:val="28"/>
          <w:szCs w:val="28"/>
        </w:rPr>
        <w:t xml:space="preserve">Управление </w:t>
      </w:r>
      <w:r>
        <w:rPr>
          <w:rFonts w:ascii="Times New Roman" w:hAnsi="Times New Roman"/>
          <w:sz w:val="28"/>
          <w:szCs w:val="28"/>
        </w:rPr>
        <w:t>на личном приеме. До </w:t>
      </w:r>
      <w:r w:rsidRPr="00581B0F">
        <w:rPr>
          <w:rFonts w:ascii="Times New Roman" w:hAnsi="Times New Roman"/>
          <w:sz w:val="28"/>
          <w:szCs w:val="28"/>
        </w:rPr>
        <w:t>представления заявителем указанных докум</w:t>
      </w:r>
      <w:r>
        <w:rPr>
          <w:rFonts w:ascii="Times New Roman" w:hAnsi="Times New Roman"/>
          <w:sz w:val="28"/>
          <w:szCs w:val="28"/>
        </w:rPr>
        <w:t>ентов рассмотрение заявления о </w:t>
      </w:r>
      <w:r w:rsidRPr="00581B0F">
        <w:rPr>
          <w:rFonts w:ascii="Times New Roman" w:hAnsi="Times New Roman"/>
          <w:sz w:val="28"/>
          <w:szCs w:val="28"/>
        </w:rPr>
        <w:t>предоставлении государственной услуги приостанавливается, о чем Управление уведомляет заявителя не позднее следующего рабочего дня после регистрации заявления по почте и (или) путем направления электронного сообщения (при наличии адреса электронной почты). Одно</w:t>
      </w:r>
      <w:r>
        <w:rPr>
          <w:rFonts w:ascii="Times New Roman" w:hAnsi="Times New Roman"/>
          <w:sz w:val="28"/>
          <w:szCs w:val="28"/>
        </w:rPr>
        <w:t>временно заявителю сообщается о </w:t>
      </w:r>
      <w:r w:rsidRPr="00581B0F">
        <w:rPr>
          <w:rFonts w:ascii="Times New Roman" w:hAnsi="Times New Roman"/>
          <w:sz w:val="28"/>
          <w:szCs w:val="28"/>
        </w:rPr>
        <w:t>регистрации его заявления</w:t>
      </w:r>
      <w:r>
        <w:rPr>
          <w:rFonts w:ascii="Times New Roman" w:hAnsi="Times New Roman"/>
          <w:sz w:val="28"/>
          <w:szCs w:val="28"/>
        </w:rPr>
        <w:t>.</w:t>
      </w:r>
      <w:r w:rsidRPr="00581B0F">
        <w:rPr>
          <w:rFonts w:ascii="Times New Roman" w:hAnsi="Times New Roman"/>
          <w:sz w:val="28"/>
          <w:szCs w:val="28"/>
        </w:rPr>
        <w:t xml:space="preserve"> </w:t>
      </w:r>
    </w:p>
    <w:p w:rsidR="00D320BB" w:rsidRPr="00646A12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Pr="00646A12">
        <w:rPr>
          <w:rFonts w:ascii="Times New Roman" w:hAnsi="Times New Roman"/>
          <w:sz w:val="28"/>
          <w:szCs w:val="28"/>
        </w:rPr>
        <w:t xml:space="preserve">.3. Срок для представления заявителем документов, которые заявитель должен представить самостоятельно в </w:t>
      </w:r>
      <w:r w:rsidRPr="00646A12">
        <w:rPr>
          <w:rFonts w:ascii="Times New Roman" w:hAnsi="Times New Roman"/>
          <w:color w:val="000000"/>
          <w:sz w:val="28"/>
          <w:szCs w:val="28"/>
        </w:rPr>
        <w:t xml:space="preserve">Управление </w:t>
      </w:r>
      <w:r w:rsidRPr="00646A12">
        <w:rPr>
          <w:rFonts w:ascii="Times New Roman" w:hAnsi="Times New Roman"/>
          <w:sz w:val="28"/>
          <w:szCs w:val="28"/>
        </w:rPr>
        <w:t xml:space="preserve">на личном приеме при представлении заявления по почте и (или) путем направления электронного сообщения (на адрес электронной почты), составляет 10 дней со дня регистрации заявления в журнале регистрации заявлений граждан, обратившихся для присвоения звания «Ветеран труда». </w:t>
      </w:r>
    </w:p>
    <w:p w:rsidR="00D320BB" w:rsidRPr="00646A12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 xml:space="preserve"> При непредставлении заявителем документов в указанный срок </w:t>
      </w:r>
      <w:r w:rsidRPr="00646A12">
        <w:rPr>
          <w:rFonts w:ascii="Times New Roman" w:hAnsi="Times New Roman"/>
          <w:color w:val="000000"/>
          <w:sz w:val="28"/>
          <w:szCs w:val="28"/>
        </w:rPr>
        <w:t xml:space="preserve">Управление </w:t>
      </w:r>
      <w:r w:rsidRPr="00646A12">
        <w:rPr>
          <w:rFonts w:ascii="Times New Roman" w:hAnsi="Times New Roman"/>
          <w:sz w:val="28"/>
          <w:szCs w:val="28"/>
        </w:rPr>
        <w:t>принимает решение об отказе в предоставлении государственной услуги в соответствии с подпунктом 2.9.2 пункта 2.9 Административного регламента.</w:t>
      </w:r>
    </w:p>
    <w:p w:rsidR="00D320BB" w:rsidRPr="00646A12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Pr="00646A12">
        <w:rPr>
          <w:rFonts w:ascii="Times New Roman" w:hAnsi="Times New Roman"/>
          <w:sz w:val="28"/>
          <w:szCs w:val="28"/>
        </w:rPr>
        <w:t>.4. В случае подачи заявления о предоставлении государственной услуги по почте и (или) путем направления электронного сообщения (на адрес электронной почты), представление документов, необходимых для предоставления государственной услуги, к заявлению осуществляется вне очереди.</w:t>
      </w:r>
    </w:p>
    <w:p w:rsidR="00D320BB" w:rsidRPr="00646A12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Pr="00646A12">
        <w:rPr>
          <w:rFonts w:ascii="Times New Roman" w:hAnsi="Times New Roman"/>
          <w:sz w:val="28"/>
          <w:szCs w:val="28"/>
        </w:rPr>
        <w:t xml:space="preserve">.5. В сети «Интернет» на официальном сайте </w:t>
      </w:r>
      <w:r>
        <w:rPr>
          <w:rFonts w:ascii="Times New Roman" w:hAnsi="Times New Roman"/>
          <w:sz w:val="28"/>
          <w:szCs w:val="28"/>
        </w:rPr>
        <w:t>А</w:t>
      </w:r>
      <w:r w:rsidRPr="00646A12">
        <w:rPr>
          <w:rFonts w:ascii="Times New Roman" w:hAnsi="Times New Roman"/>
          <w:sz w:val="28"/>
          <w:szCs w:val="28"/>
        </w:rPr>
        <w:t xml:space="preserve">дминистрации </w:t>
      </w:r>
      <w:r w:rsidRPr="009128EF">
        <w:rPr>
          <w:rFonts w:ascii="Times New Roman" w:hAnsi="Times New Roman"/>
          <w:i/>
          <w:sz w:val="28"/>
          <w:szCs w:val="28"/>
        </w:rPr>
        <w:t>(раздел «Социальная поддержка», подраздел «Управление социальной защиты населения г. Байконур», «</w:t>
      </w:r>
      <w:r>
        <w:rPr>
          <w:rFonts w:ascii="Times New Roman" w:hAnsi="Times New Roman"/>
          <w:i/>
          <w:sz w:val="28"/>
          <w:szCs w:val="28"/>
        </w:rPr>
        <w:t>Организационный отдел</w:t>
      </w:r>
      <w:r w:rsidRPr="009128EF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128EF">
        <w:rPr>
          <w:rFonts w:ascii="Times New Roman" w:hAnsi="Times New Roman"/>
          <w:i/>
          <w:sz w:val="28"/>
          <w:szCs w:val="28"/>
        </w:rPr>
        <w:t xml:space="preserve">(путь: «Главная &gt; Социальная сфера &gt; Социальная поддержка &gt; </w:t>
      </w:r>
      <w:r>
        <w:rPr>
          <w:rFonts w:ascii="Times New Roman" w:hAnsi="Times New Roman"/>
          <w:i/>
          <w:sz w:val="28"/>
          <w:szCs w:val="28"/>
        </w:rPr>
        <w:t xml:space="preserve">Управление социальной защиты населения г. Байконур </w:t>
      </w:r>
      <w:r w:rsidRPr="009128EF">
        <w:rPr>
          <w:rFonts w:ascii="Times New Roman" w:hAnsi="Times New Roman"/>
          <w:i/>
          <w:sz w:val="28"/>
          <w:szCs w:val="28"/>
        </w:rPr>
        <w:t>&gt;</w:t>
      </w:r>
      <w:r>
        <w:rPr>
          <w:rFonts w:ascii="Times New Roman" w:hAnsi="Times New Roman"/>
          <w:i/>
          <w:sz w:val="28"/>
          <w:szCs w:val="28"/>
        </w:rPr>
        <w:t xml:space="preserve"> Организационный отдел</w:t>
      </w:r>
      <w:r w:rsidRPr="009128EF">
        <w:rPr>
          <w:rFonts w:ascii="Times New Roman" w:hAnsi="Times New Roman"/>
          <w:i/>
          <w:sz w:val="28"/>
          <w:szCs w:val="28"/>
        </w:rPr>
        <w:t>»)</w:t>
      </w:r>
      <w:r>
        <w:rPr>
          <w:rFonts w:ascii="Times New Roman" w:hAnsi="Times New Roman"/>
          <w:i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размещается форма заявления и информация о </w:t>
      </w:r>
      <w:r w:rsidRPr="00646A12">
        <w:rPr>
          <w:rFonts w:ascii="Times New Roman" w:hAnsi="Times New Roman"/>
          <w:sz w:val="28"/>
          <w:szCs w:val="28"/>
        </w:rPr>
        <w:t>государственной услуге с предоставлением возможности для копирования.</w:t>
      </w:r>
    </w:p>
    <w:p w:rsidR="00D320BB" w:rsidRPr="00646A12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Pr="00646A12">
        <w:rPr>
          <w:rFonts w:ascii="Times New Roman" w:hAnsi="Times New Roman"/>
          <w:sz w:val="28"/>
          <w:szCs w:val="28"/>
        </w:rPr>
        <w:t>.6. </w:t>
      </w:r>
      <w:r>
        <w:rPr>
          <w:rFonts w:ascii="Times New Roman" w:hAnsi="Times New Roman"/>
          <w:sz w:val="28"/>
          <w:szCs w:val="28"/>
        </w:rPr>
        <w:t xml:space="preserve">В любое время, согласно графику работы Управления, </w:t>
      </w:r>
      <w:r w:rsidRPr="00646A12">
        <w:rPr>
          <w:rFonts w:ascii="Times New Roman" w:hAnsi="Times New Roman"/>
          <w:sz w:val="28"/>
          <w:szCs w:val="28"/>
        </w:rPr>
        <w:t>с момента предоставления заявления заявитель имеет право на получение сведений о ходе исполнения государственной услуги п</w:t>
      </w:r>
      <w:r>
        <w:rPr>
          <w:rFonts w:ascii="Times New Roman" w:hAnsi="Times New Roman"/>
          <w:sz w:val="28"/>
          <w:szCs w:val="28"/>
        </w:rPr>
        <w:t>о телефону, электронной почте с </w:t>
      </w:r>
      <w:r w:rsidRPr="00646A12">
        <w:rPr>
          <w:rFonts w:ascii="Times New Roman" w:hAnsi="Times New Roman"/>
          <w:sz w:val="28"/>
          <w:szCs w:val="28"/>
        </w:rPr>
        <w:t xml:space="preserve">использованием информационных ресурсов, в сети «Интернет» или на личном приеме в соответствии с положениями подпунктов </w:t>
      </w:r>
      <w:r>
        <w:rPr>
          <w:rFonts w:ascii="Times New Roman" w:hAnsi="Times New Roman"/>
          <w:sz w:val="28"/>
          <w:szCs w:val="28"/>
        </w:rPr>
        <w:t xml:space="preserve">1.3.8 – 1.3.17 </w:t>
      </w:r>
      <w:r w:rsidRPr="00646A12">
        <w:rPr>
          <w:rFonts w:ascii="Times New Roman" w:hAnsi="Times New Roman"/>
          <w:sz w:val="28"/>
          <w:szCs w:val="28"/>
        </w:rPr>
        <w:t>пункта 1.3 Административного регламента.</w:t>
      </w:r>
    </w:p>
    <w:p w:rsidR="00D320BB" w:rsidRPr="00646A12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</w:t>
      </w:r>
      <w:r w:rsidRPr="00646A12">
        <w:rPr>
          <w:rFonts w:ascii="Times New Roman" w:hAnsi="Times New Roman"/>
          <w:sz w:val="28"/>
          <w:szCs w:val="28"/>
        </w:rPr>
        <w:t>.7. Особенности организации предоставления государственной услуги на территории города Байконур, функци</w:t>
      </w:r>
      <w:r>
        <w:rPr>
          <w:rFonts w:ascii="Times New Roman" w:hAnsi="Times New Roman"/>
          <w:sz w:val="28"/>
          <w:szCs w:val="28"/>
        </w:rPr>
        <w:t>онирующего в условиях аренды на </w:t>
      </w:r>
      <w:r w:rsidRPr="00646A12">
        <w:rPr>
          <w:rFonts w:ascii="Times New Roman" w:hAnsi="Times New Roman"/>
          <w:sz w:val="28"/>
          <w:szCs w:val="28"/>
        </w:rPr>
        <w:t>территории иностранного государства:</w:t>
      </w:r>
    </w:p>
    <w:p w:rsidR="00D320BB" w:rsidRPr="00646A12" w:rsidRDefault="00D320BB" w:rsidP="00902B92">
      <w:pPr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>возможность предоставления государственной услуги в </w:t>
      </w:r>
      <w:r>
        <w:rPr>
          <w:rFonts w:ascii="Times New Roman" w:hAnsi="Times New Roman"/>
          <w:sz w:val="28"/>
          <w:szCs w:val="28"/>
        </w:rPr>
        <w:t>МФЦ</w:t>
      </w:r>
      <w:r w:rsidRPr="00646A12">
        <w:rPr>
          <w:rFonts w:ascii="Times New Roman" w:hAnsi="Times New Roman"/>
          <w:sz w:val="28"/>
          <w:szCs w:val="28"/>
        </w:rPr>
        <w:t xml:space="preserve"> по принципу «одного окна», в том числе в электронной форме, отсутствует ввиду отсутствия информационно-технологических условий (возможностей).</w:t>
      </w:r>
    </w:p>
    <w:p w:rsidR="00D320BB" w:rsidRPr="00646A12" w:rsidRDefault="00D320BB" w:rsidP="00646A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20BB" w:rsidRPr="00646A12" w:rsidRDefault="00D320BB" w:rsidP="00646A1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46A1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46A12">
        <w:rPr>
          <w:rFonts w:ascii="Times New Roman" w:hAnsi="Times New Roman"/>
          <w:b/>
          <w:sz w:val="28"/>
          <w:szCs w:val="28"/>
        </w:rPr>
        <w:t>II. СОСТАВ, ПОСЛЕДОВАТЕЛЬНОСТЬ И СРОКИ ВЫПОЛНЕНИЯ АДМИНИСТРАТИВНЫХ ПРОЦЕДУР (ДЕЙСТВИЙ), ТРЕБОВАНИЯ</w:t>
      </w:r>
    </w:p>
    <w:p w:rsidR="00D320BB" w:rsidRPr="00646A12" w:rsidRDefault="00D320BB" w:rsidP="00646A12">
      <w:pPr>
        <w:spacing w:after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46A12">
        <w:rPr>
          <w:rFonts w:ascii="Times New Roman" w:hAnsi="Times New Roman"/>
          <w:b/>
          <w:sz w:val="28"/>
          <w:szCs w:val="28"/>
        </w:rPr>
        <w:t>К ПОРЯДКУ ИХ ВЫПОЛНЕНИЯ, В ТОМ ЧИСЛЕ ОСОБЕННОСТИ</w:t>
      </w:r>
    </w:p>
    <w:p w:rsidR="00D320BB" w:rsidRPr="00646A12" w:rsidRDefault="00D320BB" w:rsidP="00646A1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46A12">
        <w:rPr>
          <w:rFonts w:ascii="Times New Roman" w:hAnsi="Times New Roman"/>
          <w:b/>
          <w:sz w:val="28"/>
          <w:szCs w:val="28"/>
        </w:rPr>
        <w:t>ВЫПОЛНЕНИЯ АДМИНИСТРАТИВНЫХ ПРОЦЕДУР (ДЕЙСТВИЙ)</w:t>
      </w:r>
    </w:p>
    <w:p w:rsidR="00D320BB" w:rsidRDefault="00D320BB" w:rsidP="00646A1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46A12">
        <w:rPr>
          <w:rFonts w:ascii="Times New Roman" w:hAnsi="Times New Roman"/>
          <w:b/>
          <w:sz w:val="28"/>
          <w:szCs w:val="28"/>
        </w:rPr>
        <w:t>В ЭЛЕКТРОННОЙ</w:t>
      </w:r>
      <w:r w:rsidRPr="00646A12">
        <w:rPr>
          <w:rFonts w:ascii="Times New Roman" w:hAnsi="Times New Roman"/>
          <w:sz w:val="28"/>
          <w:szCs w:val="28"/>
        </w:rPr>
        <w:t xml:space="preserve"> </w:t>
      </w:r>
      <w:r w:rsidRPr="00646A12">
        <w:rPr>
          <w:rFonts w:ascii="Times New Roman" w:hAnsi="Times New Roman"/>
          <w:b/>
          <w:sz w:val="28"/>
          <w:szCs w:val="28"/>
        </w:rPr>
        <w:t>ФОРМЕ</w:t>
      </w:r>
    </w:p>
    <w:p w:rsidR="00D320BB" w:rsidRPr="009B28AA" w:rsidRDefault="00D320BB" w:rsidP="00646A12">
      <w:pPr>
        <w:spacing w:after="0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D320BB" w:rsidRPr="00646A12" w:rsidRDefault="00D320BB" w:rsidP="00696B9B">
      <w:pPr>
        <w:pStyle w:val="ListParagraph"/>
        <w:numPr>
          <w:ilvl w:val="1"/>
          <w:numId w:val="2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A12">
        <w:rPr>
          <w:rFonts w:ascii="Times New Roman" w:hAnsi="Times New Roman"/>
          <w:b/>
          <w:sz w:val="28"/>
          <w:szCs w:val="28"/>
        </w:rPr>
        <w:t>Состав административных процедур</w:t>
      </w:r>
    </w:p>
    <w:p w:rsidR="00D320BB" w:rsidRPr="00646A12" w:rsidRDefault="00D320BB" w:rsidP="00B53F01">
      <w:pPr>
        <w:pStyle w:val="ListParagraph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 (блок-схемы предоставления государственной услуги приведены в Приложении № 1 к Административному регламенту):</w:t>
      </w:r>
    </w:p>
    <w:p w:rsidR="00D320BB" w:rsidRPr="00646A12" w:rsidRDefault="00D320BB" w:rsidP="00646A12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 xml:space="preserve">прием заявления и </w:t>
      </w:r>
      <w:r>
        <w:rPr>
          <w:rFonts w:ascii="Times New Roman" w:hAnsi="Times New Roman"/>
          <w:sz w:val="28"/>
          <w:szCs w:val="28"/>
        </w:rPr>
        <w:t xml:space="preserve">необходимых </w:t>
      </w:r>
      <w:r w:rsidRPr="00646A12">
        <w:rPr>
          <w:rFonts w:ascii="Times New Roman" w:hAnsi="Times New Roman"/>
          <w:sz w:val="28"/>
          <w:szCs w:val="28"/>
        </w:rPr>
        <w:t>докум</w:t>
      </w:r>
      <w:r>
        <w:rPr>
          <w:rFonts w:ascii="Times New Roman" w:hAnsi="Times New Roman"/>
          <w:sz w:val="28"/>
          <w:szCs w:val="28"/>
        </w:rPr>
        <w:t>ентов для предоставления</w:t>
      </w:r>
      <w:r w:rsidRPr="00646A12">
        <w:rPr>
          <w:rFonts w:ascii="Times New Roman" w:hAnsi="Times New Roman"/>
          <w:sz w:val="28"/>
          <w:szCs w:val="28"/>
        </w:rPr>
        <w:t xml:space="preserve"> государственной услуги и их проверка при личном обращении;</w:t>
      </w:r>
    </w:p>
    <w:p w:rsidR="00D320BB" w:rsidRDefault="00D320BB" w:rsidP="001F3D7E">
      <w:pPr>
        <w:pStyle w:val="ListParagraph"/>
        <w:tabs>
          <w:tab w:val="left" w:pos="1418"/>
          <w:tab w:val="left" w:pos="156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запросов;</w:t>
      </w:r>
    </w:p>
    <w:p w:rsidR="00D320BB" w:rsidRDefault="00D320BB" w:rsidP="00646A12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 xml:space="preserve">представление </w:t>
      </w:r>
      <w:r>
        <w:rPr>
          <w:rFonts w:ascii="Times New Roman" w:hAnsi="Times New Roman"/>
          <w:sz w:val="28"/>
          <w:szCs w:val="28"/>
        </w:rPr>
        <w:t xml:space="preserve">заявления и </w:t>
      </w:r>
      <w:r w:rsidRPr="00646A12">
        <w:rPr>
          <w:rFonts w:ascii="Times New Roman" w:hAnsi="Times New Roman"/>
          <w:sz w:val="28"/>
          <w:szCs w:val="28"/>
        </w:rPr>
        <w:t xml:space="preserve">документов </w:t>
      </w:r>
      <w:r>
        <w:rPr>
          <w:rFonts w:ascii="Times New Roman" w:hAnsi="Times New Roman"/>
          <w:sz w:val="28"/>
          <w:szCs w:val="28"/>
        </w:rPr>
        <w:t>на рассмотрение Комиссии ономастической</w:t>
      </w:r>
      <w:r w:rsidRPr="00646A12">
        <w:rPr>
          <w:rFonts w:ascii="Times New Roman" w:hAnsi="Times New Roman"/>
          <w:sz w:val="28"/>
          <w:szCs w:val="28"/>
        </w:rPr>
        <w:t xml:space="preserve"> для присв</w:t>
      </w:r>
      <w:r>
        <w:rPr>
          <w:rFonts w:ascii="Times New Roman" w:hAnsi="Times New Roman"/>
          <w:sz w:val="28"/>
          <w:szCs w:val="28"/>
        </w:rPr>
        <w:t>оения звания «Ветеран труда»</w:t>
      </w:r>
      <w:r w:rsidRPr="00646A12">
        <w:rPr>
          <w:rFonts w:ascii="Times New Roman" w:hAnsi="Times New Roman"/>
          <w:sz w:val="28"/>
          <w:szCs w:val="28"/>
        </w:rPr>
        <w:t>;</w:t>
      </w:r>
    </w:p>
    <w:p w:rsidR="00D320BB" w:rsidRDefault="00D320BB" w:rsidP="00646A12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0ADB">
        <w:rPr>
          <w:rFonts w:ascii="Times New Roman" w:hAnsi="Times New Roman"/>
          <w:color w:val="000000"/>
          <w:sz w:val="28"/>
          <w:szCs w:val="28"/>
        </w:rPr>
        <w:t>принятие решения о выдаче дубликата удостоверения «Ветеран труда»;</w:t>
      </w:r>
    </w:p>
    <w:p w:rsidR="00D320BB" w:rsidRPr="00646A12" w:rsidRDefault="00D320BB" w:rsidP="002D179F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bCs/>
          <w:sz w:val="28"/>
          <w:szCs w:val="28"/>
        </w:rPr>
        <w:t>оформление бланка удостоверения «В</w:t>
      </w:r>
      <w:r w:rsidRPr="00646A12">
        <w:rPr>
          <w:rFonts w:ascii="Times New Roman" w:hAnsi="Times New Roman"/>
          <w:sz w:val="28"/>
          <w:szCs w:val="28"/>
        </w:rPr>
        <w:t>етеран труда»;</w:t>
      </w:r>
    </w:p>
    <w:p w:rsidR="00D320BB" w:rsidRPr="00646A12" w:rsidRDefault="00D320BB" w:rsidP="002D179F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>выдача удостоверения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6A12">
        <w:rPr>
          <w:rFonts w:ascii="Times New Roman" w:hAnsi="Times New Roman"/>
          <w:sz w:val="28"/>
          <w:szCs w:val="28"/>
        </w:rPr>
        <w:t>«Ветеран труда»</w:t>
      </w:r>
      <w:r>
        <w:rPr>
          <w:rFonts w:ascii="Times New Roman" w:hAnsi="Times New Roman"/>
          <w:sz w:val="28"/>
          <w:szCs w:val="28"/>
        </w:rPr>
        <w:t>;</w:t>
      </w:r>
    </w:p>
    <w:p w:rsidR="00D320BB" w:rsidRPr="00646A12" w:rsidRDefault="00D320BB" w:rsidP="00646A12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>отказ в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D320BB" w:rsidRPr="00646A12" w:rsidRDefault="00D320BB" w:rsidP="00696B9B">
      <w:pPr>
        <w:pStyle w:val="ListParagraph"/>
        <w:numPr>
          <w:ilvl w:val="1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Прием заявления и необходимых документов для предоставления</w:t>
      </w:r>
      <w:r w:rsidRPr="00646A12">
        <w:rPr>
          <w:rFonts w:ascii="Times New Roman" w:hAnsi="Times New Roman"/>
          <w:b/>
          <w:sz w:val="28"/>
          <w:szCs w:val="28"/>
        </w:rPr>
        <w:t xml:space="preserve"> государственной услуги и их проверка при личном обращении</w:t>
      </w:r>
    </w:p>
    <w:p w:rsidR="00D320BB" w:rsidRPr="00646A12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 xml:space="preserve">Юридическим фактом, являющимся основанием для приема документов, является обращение </w:t>
      </w:r>
      <w:r>
        <w:rPr>
          <w:rFonts w:ascii="Times New Roman" w:hAnsi="Times New Roman"/>
          <w:sz w:val="28"/>
          <w:szCs w:val="28"/>
        </w:rPr>
        <w:t>в Управление</w:t>
      </w:r>
      <w:r w:rsidRPr="00646A12">
        <w:rPr>
          <w:rFonts w:ascii="Times New Roman" w:hAnsi="Times New Roman"/>
          <w:sz w:val="28"/>
          <w:szCs w:val="28"/>
        </w:rPr>
        <w:t xml:space="preserve"> заявителя (либо его уполномоченного представителя), претендующего на предоставление государственной услуги, с заявлением и прилагаемыми к нему документами.</w:t>
      </w:r>
    </w:p>
    <w:p w:rsidR="00D320BB" w:rsidRPr="00646A12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 xml:space="preserve">Должностное лицо, ответственное за предоставление государственной услуги, устанавливает предмет обращения, личность заявителя и вносит сведения о заявителе в </w:t>
      </w:r>
      <w:r w:rsidRPr="00646A12">
        <w:rPr>
          <w:rFonts w:ascii="Times New Roman" w:hAnsi="Times New Roman"/>
          <w:sz w:val="28"/>
          <w:szCs w:val="28"/>
          <w:lang w:eastAsia="ru-RU"/>
        </w:rPr>
        <w:t>журнал учета приема посетителей</w:t>
      </w:r>
      <w:r w:rsidRPr="00646A12">
        <w:rPr>
          <w:rFonts w:ascii="Times New Roman" w:hAnsi="Times New Roman"/>
          <w:sz w:val="28"/>
          <w:szCs w:val="28"/>
        </w:rPr>
        <w:t>.</w:t>
      </w:r>
    </w:p>
    <w:p w:rsidR="00D320BB" w:rsidRPr="00646A12" w:rsidRDefault="00D320BB" w:rsidP="00646A12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>Максимальный срок выполнения действия составляет 5 минут.</w:t>
      </w:r>
    </w:p>
    <w:p w:rsidR="00D320BB" w:rsidRPr="00646A12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услуги, по задаваемым параметрам осуществляет поиск сведений о заявителе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6A12">
        <w:rPr>
          <w:rFonts w:ascii="Times New Roman" w:hAnsi="Times New Roman"/>
          <w:sz w:val="28"/>
          <w:szCs w:val="28"/>
        </w:rPr>
        <w:t>в программно-техническом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6A12">
        <w:rPr>
          <w:rFonts w:ascii="Times New Roman" w:hAnsi="Times New Roman"/>
          <w:sz w:val="28"/>
          <w:szCs w:val="28"/>
        </w:rPr>
        <w:t>комплексе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646A12">
        <w:rPr>
          <w:rFonts w:ascii="Times New Roman" w:hAnsi="Times New Roman"/>
          <w:sz w:val="28"/>
          <w:szCs w:val="28"/>
        </w:rPr>
        <w:t>.</w:t>
      </w:r>
    </w:p>
    <w:p w:rsidR="00D320BB" w:rsidRPr="00646A12" w:rsidRDefault="00D320BB" w:rsidP="00646A12">
      <w:pPr>
        <w:pStyle w:val="ListParagraph"/>
        <w:tabs>
          <w:tab w:val="left" w:pos="1418"/>
          <w:tab w:val="left" w:pos="1560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646A12">
        <w:rPr>
          <w:rFonts w:ascii="Times New Roman" w:hAnsi="Times New Roman"/>
          <w:sz w:val="28"/>
          <w:szCs w:val="28"/>
        </w:rPr>
        <w:t>Максимальный срок выполнения действия составляет 5 минут.</w:t>
      </w:r>
    </w:p>
    <w:p w:rsidR="00D320BB" w:rsidRPr="00391791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1791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услуги, определяет наличие оснований для ее предоставления и наличие всех необходимых документов, которые заявитель должен представить самостоятельно, исходя из перечня, указанного в подпункте 2.6.1 пункта 2.6 Административного регламента.</w:t>
      </w:r>
    </w:p>
    <w:p w:rsidR="00D320BB" w:rsidRPr="00646A12" w:rsidRDefault="00D320BB" w:rsidP="00646A12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6A12">
        <w:rPr>
          <w:rFonts w:ascii="Times New Roman" w:hAnsi="Times New Roman"/>
          <w:color w:val="000000"/>
          <w:sz w:val="28"/>
          <w:szCs w:val="28"/>
        </w:rPr>
        <w:t>Максимальный срок выполнения действия составляет 5 минут.</w:t>
      </w:r>
    </w:p>
    <w:p w:rsidR="00D320BB" w:rsidRPr="002257FD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6A12">
        <w:rPr>
          <w:rFonts w:ascii="Times New Roman" w:hAnsi="Times New Roman"/>
          <w:color w:val="000000"/>
          <w:sz w:val="28"/>
          <w:szCs w:val="28"/>
        </w:rPr>
        <w:t>Должностное лицо, ответственное за предоставление государственной услуги, сличает предста</w:t>
      </w:r>
      <w:r>
        <w:rPr>
          <w:rFonts w:ascii="Times New Roman" w:hAnsi="Times New Roman"/>
          <w:color w:val="000000"/>
          <w:sz w:val="28"/>
          <w:szCs w:val="28"/>
        </w:rPr>
        <w:t>вленные экземпляры оригиналов и </w:t>
      </w:r>
      <w:r w:rsidRPr="00646A12">
        <w:rPr>
          <w:rFonts w:ascii="Times New Roman" w:hAnsi="Times New Roman"/>
          <w:color w:val="000000"/>
          <w:sz w:val="28"/>
          <w:szCs w:val="28"/>
        </w:rPr>
        <w:t xml:space="preserve">копий документов. При отсутствии копий осуществляет копирование документов. Если представленные копии документов не заверены, должностное </w:t>
      </w:r>
      <w:r w:rsidRPr="002257FD">
        <w:rPr>
          <w:rFonts w:ascii="Times New Roman" w:hAnsi="Times New Roman"/>
          <w:color w:val="000000"/>
          <w:sz w:val="28"/>
          <w:szCs w:val="28"/>
        </w:rPr>
        <w:t>лицо, ответственное за предоставление государственной услуги, заверяет их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2257FD">
        <w:rPr>
          <w:rFonts w:ascii="Times New Roman" w:hAnsi="Times New Roman"/>
          <w:color w:val="000000"/>
          <w:sz w:val="28"/>
          <w:szCs w:val="28"/>
        </w:rPr>
        <w:t>своей подписью с указанием фамилии, инициалов и даты заверения. Копирование документов производится бесплатно.</w:t>
      </w:r>
    </w:p>
    <w:p w:rsidR="00D320BB" w:rsidRPr="002257FD" w:rsidRDefault="00D320BB" w:rsidP="003F4FB0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57FD">
        <w:rPr>
          <w:rFonts w:ascii="Times New Roman" w:hAnsi="Times New Roman"/>
          <w:color w:val="000000"/>
          <w:sz w:val="28"/>
          <w:szCs w:val="28"/>
        </w:rPr>
        <w:t>Максимальный срок выполнения действия составляет 10 минут.</w:t>
      </w:r>
    </w:p>
    <w:p w:rsidR="00D320BB" w:rsidRPr="003F4FB0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Если документы, представленные заявителем для п</w:t>
      </w:r>
      <w:r>
        <w:rPr>
          <w:rFonts w:ascii="Times New Roman" w:hAnsi="Times New Roman"/>
          <w:sz w:val="28"/>
          <w:szCs w:val="28"/>
        </w:rPr>
        <w:t>олучения государственной услуги</w:t>
      </w:r>
      <w:r w:rsidRPr="003F4FB0">
        <w:rPr>
          <w:rFonts w:ascii="Times New Roman" w:hAnsi="Times New Roman"/>
          <w:sz w:val="28"/>
          <w:szCs w:val="28"/>
        </w:rPr>
        <w:t xml:space="preserve"> представлен</w:t>
      </w:r>
      <w:r>
        <w:rPr>
          <w:rFonts w:ascii="Times New Roman" w:hAnsi="Times New Roman"/>
          <w:sz w:val="28"/>
          <w:szCs w:val="28"/>
        </w:rPr>
        <w:t>ы не в полном объеме и (или) не </w:t>
      </w:r>
      <w:r w:rsidRPr="003F4FB0">
        <w:rPr>
          <w:rFonts w:ascii="Times New Roman" w:hAnsi="Times New Roman"/>
          <w:sz w:val="28"/>
          <w:szCs w:val="28"/>
        </w:rPr>
        <w:t>соответствуют установленным требованиям, должностное лицо, ответственное за предоставление государственной услуги, разъясняет заявителю об имеющихся основаниях для отказа в предоставлении государственной услуги, уведомляет о перечне недостающих документов, которые заявитель должен представить самостоятельно, и предлагает повторно обратиться, собрав необходимые документы.</w:t>
      </w:r>
    </w:p>
    <w:p w:rsidR="00D320BB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При желании заявителя устранить замечания, прервав подачу документов, должностное лицо, ответственное за предоставление государственной услуги, возвращает документы заявителю.</w:t>
      </w:r>
    </w:p>
    <w:p w:rsidR="00D320BB" w:rsidRPr="003F4FB0" w:rsidRDefault="00D320BB" w:rsidP="00137E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В случае отказа заявителя от доработки документов должностное лицо, ответственное за предоставление государственной услуги, принимает докум</w:t>
      </w:r>
      <w:r>
        <w:rPr>
          <w:rFonts w:ascii="Times New Roman" w:hAnsi="Times New Roman"/>
          <w:sz w:val="28"/>
          <w:szCs w:val="28"/>
        </w:rPr>
        <w:t xml:space="preserve">енты, регистрирует их в </w:t>
      </w:r>
      <w:r w:rsidRPr="00C844F4">
        <w:rPr>
          <w:rFonts w:ascii="Times New Roman" w:hAnsi="Times New Roman"/>
          <w:sz w:val="28"/>
          <w:szCs w:val="28"/>
        </w:rPr>
        <w:t>Журнале регистрации заявлений граждан, обратившихся для пр</w:t>
      </w:r>
      <w:r>
        <w:rPr>
          <w:rFonts w:ascii="Times New Roman" w:hAnsi="Times New Roman"/>
          <w:sz w:val="28"/>
          <w:szCs w:val="28"/>
        </w:rPr>
        <w:t>исвоения звания «Ветеран труда»</w:t>
      </w:r>
      <w:r w:rsidRPr="00C84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разъясняет</w:t>
      </w:r>
      <w:r w:rsidRPr="003F4FB0">
        <w:rPr>
          <w:rFonts w:ascii="Times New Roman" w:hAnsi="Times New Roman"/>
          <w:sz w:val="28"/>
          <w:szCs w:val="28"/>
        </w:rPr>
        <w:t>, что указанные недост</w:t>
      </w:r>
      <w:r>
        <w:rPr>
          <w:rFonts w:ascii="Times New Roman" w:hAnsi="Times New Roman"/>
          <w:sz w:val="28"/>
          <w:szCs w:val="28"/>
        </w:rPr>
        <w:t>атки являются основанием для отказа в предоставлении</w:t>
      </w:r>
      <w:r w:rsidRPr="003F4FB0">
        <w:rPr>
          <w:rFonts w:ascii="Times New Roman" w:hAnsi="Times New Roman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 xml:space="preserve">Максимальный срок </w:t>
      </w:r>
      <w:r>
        <w:rPr>
          <w:rFonts w:ascii="Times New Roman" w:hAnsi="Times New Roman"/>
          <w:sz w:val="28"/>
          <w:szCs w:val="28"/>
        </w:rPr>
        <w:t>выполнения действия составляет 5</w:t>
      </w:r>
      <w:r w:rsidRPr="003F4FB0">
        <w:rPr>
          <w:rFonts w:ascii="Times New Roman" w:hAnsi="Times New Roman"/>
          <w:sz w:val="28"/>
          <w:szCs w:val="28"/>
        </w:rPr>
        <w:t xml:space="preserve"> минут.</w:t>
      </w:r>
    </w:p>
    <w:p w:rsidR="00D320BB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3B8C">
        <w:rPr>
          <w:rFonts w:ascii="Times New Roman" w:hAnsi="Times New Roman"/>
          <w:sz w:val="28"/>
          <w:szCs w:val="28"/>
        </w:rPr>
        <w:t xml:space="preserve">Если документы представлены заявителем в полном объеме и соответствуют установленным требованиям, должностное лицо, ответственное за предоставление государственной услуги, принимает документы и регистрирует заявление в Журнале регистрации заявлений граждан, обратившихся для присвоения звания «Ветеран труда». </w:t>
      </w:r>
    </w:p>
    <w:p w:rsidR="00D320BB" w:rsidRPr="000F3B8C" w:rsidRDefault="00D320BB" w:rsidP="000F3B8C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F3B8C">
        <w:rPr>
          <w:rFonts w:ascii="Times New Roman" w:hAnsi="Times New Roman"/>
          <w:sz w:val="28"/>
          <w:szCs w:val="28"/>
        </w:rPr>
        <w:t>Срок выполнения действия 5 минут.</w:t>
      </w:r>
    </w:p>
    <w:p w:rsidR="00D320BB" w:rsidRPr="003F4FB0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максимальный срок выполнения административной процедуры не может превышать 35 </w:t>
      </w:r>
      <w:r w:rsidRPr="003F4FB0">
        <w:rPr>
          <w:rFonts w:ascii="Times New Roman" w:hAnsi="Times New Roman"/>
          <w:sz w:val="28"/>
          <w:szCs w:val="28"/>
        </w:rPr>
        <w:t>минут.</w:t>
      </w:r>
    </w:p>
    <w:p w:rsidR="00D320BB" w:rsidRPr="003F4FB0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Критериями принятия решения </w:t>
      </w:r>
      <w:r w:rsidRPr="003F4FB0">
        <w:rPr>
          <w:rFonts w:ascii="Times New Roman" w:hAnsi="Times New Roman"/>
          <w:sz w:val="28"/>
          <w:szCs w:val="28"/>
        </w:rPr>
        <w:t>являются: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наличие заявления и документов, которые заявитель должен представить самостоятельно;</w:t>
      </w:r>
    </w:p>
    <w:p w:rsidR="00D320BB" w:rsidRPr="003F4FB0" w:rsidRDefault="00D320BB" w:rsidP="003F4F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соответствие документов тре</w:t>
      </w:r>
      <w:r>
        <w:rPr>
          <w:rFonts w:ascii="Times New Roman" w:hAnsi="Times New Roman"/>
          <w:sz w:val="28"/>
          <w:szCs w:val="28"/>
        </w:rPr>
        <w:t xml:space="preserve">бованиям, предусмотренным пунктом 2.6 </w:t>
      </w:r>
      <w:r w:rsidRPr="003F4FB0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D320BB" w:rsidRPr="003F4FB0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Результатом административной процедуры является определение наличия оснований для предоставления государственной услуги и регистрация заявления.</w:t>
      </w:r>
    </w:p>
    <w:p w:rsidR="00D320BB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Способом фиксации результата данной административной процедуры является регистрация заявления в Журнале регистрации заявлений граждан, обратившихся для присвоения звания «Ветеран труда».</w:t>
      </w:r>
    </w:p>
    <w:p w:rsidR="00D320BB" w:rsidRDefault="00D320BB" w:rsidP="00696B9B">
      <w:pPr>
        <w:pStyle w:val="ListParagraph"/>
        <w:numPr>
          <w:ilvl w:val="1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Формирование и направление межведомственных запросов.</w:t>
      </w:r>
    </w:p>
    <w:p w:rsidR="00D320BB" w:rsidRPr="00481B5E" w:rsidRDefault="00D320BB" w:rsidP="00F329EB">
      <w:pPr>
        <w:pStyle w:val="ListParagraph"/>
        <w:numPr>
          <w:ilvl w:val="2"/>
          <w:numId w:val="2"/>
        </w:numPr>
        <w:tabs>
          <w:tab w:val="left" w:pos="1418"/>
          <w:tab w:val="left" w:pos="1560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1B5E">
        <w:rPr>
          <w:rFonts w:ascii="Times New Roman" w:hAnsi="Times New Roman"/>
          <w:sz w:val="28"/>
          <w:szCs w:val="28"/>
        </w:rPr>
        <w:t>Юридическим фактом, являющимс</w:t>
      </w:r>
      <w:r>
        <w:rPr>
          <w:rFonts w:ascii="Times New Roman" w:hAnsi="Times New Roman"/>
          <w:sz w:val="28"/>
          <w:szCs w:val="28"/>
        </w:rPr>
        <w:t>я основанием для формирования и </w:t>
      </w:r>
      <w:r w:rsidRPr="00481B5E">
        <w:rPr>
          <w:rFonts w:ascii="Times New Roman" w:hAnsi="Times New Roman"/>
          <w:sz w:val="28"/>
          <w:szCs w:val="28"/>
        </w:rPr>
        <w:t>направления межведомственного запроса, является непредставление заявителем документов (информации), необходимых в соответс</w:t>
      </w:r>
      <w:r>
        <w:rPr>
          <w:rFonts w:ascii="Times New Roman" w:hAnsi="Times New Roman"/>
          <w:sz w:val="28"/>
          <w:szCs w:val="28"/>
        </w:rPr>
        <w:t>твии с </w:t>
      </w:r>
      <w:r w:rsidRPr="00481B5E">
        <w:rPr>
          <w:rFonts w:ascii="Times New Roman" w:hAnsi="Times New Roman"/>
          <w:sz w:val="28"/>
          <w:szCs w:val="28"/>
        </w:rPr>
        <w:t>нормативными правовыми актами для предоставления государственной услуги, которые находятся в распоряжении участников информационного обмена</w:t>
      </w:r>
      <w:r>
        <w:rPr>
          <w:rFonts w:ascii="Times New Roman" w:hAnsi="Times New Roman"/>
          <w:sz w:val="28"/>
          <w:szCs w:val="28"/>
        </w:rPr>
        <w:t>.</w:t>
      </w:r>
    </w:p>
    <w:p w:rsidR="00D320BB" w:rsidRPr="00D46B74" w:rsidRDefault="00D320BB" w:rsidP="00F329EB">
      <w:pPr>
        <w:pStyle w:val="ListParagraph"/>
        <w:numPr>
          <w:ilvl w:val="2"/>
          <w:numId w:val="2"/>
        </w:numPr>
        <w:tabs>
          <w:tab w:val="left" w:pos="1418"/>
          <w:tab w:val="left" w:pos="1560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1B5E">
        <w:rPr>
          <w:rFonts w:ascii="Times New Roman" w:hAnsi="Times New Roman"/>
          <w:sz w:val="28"/>
          <w:szCs w:val="28"/>
        </w:rPr>
        <w:t>Должностными лицами, имеющими право направлять запросы в органы и организации, указанные в подпункте 2.2.4 пункта 2.2 Административного регламента, являются должностные лица организационного отдела.</w:t>
      </w:r>
    </w:p>
    <w:p w:rsidR="00D320BB" w:rsidRPr="008D58B3" w:rsidRDefault="00D320BB" w:rsidP="00F329EB">
      <w:pPr>
        <w:pStyle w:val="ListParagraph"/>
        <w:numPr>
          <w:ilvl w:val="2"/>
          <w:numId w:val="2"/>
        </w:numPr>
        <w:tabs>
          <w:tab w:val="left" w:pos="0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58B3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услуги, подготавливает и направляет запрос в органы и организации, участвующие в предоставлении государственной услуги, а также получает документы (информацию), указанные в пункте 2.7 Административного регламента, в составе ответа на запрос на бумажном носителе.</w:t>
      </w:r>
    </w:p>
    <w:p w:rsidR="00D320BB" w:rsidRPr="00D46B74" w:rsidRDefault="00D320BB" w:rsidP="00F329EB">
      <w:pPr>
        <w:pStyle w:val="ListParagraph"/>
        <w:numPr>
          <w:ilvl w:val="2"/>
          <w:numId w:val="2"/>
        </w:numPr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B74">
        <w:rPr>
          <w:rFonts w:ascii="Times New Roman" w:hAnsi="Times New Roman"/>
          <w:sz w:val="28"/>
          <w:szCs w:val="28"/>
        </w:rPr>
        <w:t>В случае самостоятельного представления заявителем документов (инф</w:t>
      </w:r>
      <w:r>
        <w:rPr>
          <w:rFonts w:ascii="Times New Roman" w:hAnsi="Times New Roman"/>
          <w:sz w:val="28"/>
          <w:szCs w:val="28"/>
        </w:rPr>
        <w:t>ормации), указанных в пункте 2.7</w:t>
      </w:r>
      <w:r w:rsidRPr="00D46B74">
        <w:rPr>
          <w:rFonts w:ascii="Times New Roman" w:hAnsi="Times New Roman"/>
          <w:sz w:val="28"/>
          <w:szCs w:val="28"/>
        </w:rPr>
        <w:t xml:space="preserve"> Административного регламента, документ</w:t>
      </w:r>
      <w:r>
        <w:rPr>
          <w:rFonts w:ascii="Times New Roman" w:hAnsi="Times New Roman"/>
          <w:sz w:val="28"/>
          <w:szCs w:val="28"/>
        </w:rPr>
        <w:t>ы</w:t>
      </w:r>
      <w:r w:rsidRPr="00D46B74">
        <w:rPr>
          <w:rFonts w:ascii="Times New Roman" w:hAnsi="Times New Roman"/>
          <w:sz w:val="28"/>
          <w:szCs w:val="28"/>
        </w:rPr>
        <w:t xml:space="preserve"> или содержащаяся в них информация в рамках межведомственного взаимодействия не запрашивается.</w:t>
      </w:r>
    </w:p>
    <w:p w:rsidR="00D320BB" w:rsidRPr="00D46B74" w:rsidRDefault="00D320BB" w:rsidP="00F329EB">
      <w:pPr>
        <w:pStyle w:val="ListParagraph"/>
        <w:numPr>
          <w:ilvl w:val="2"/>
          <w:numId w:val="2"/>
        </w:numPr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выполнения административных процедур (действий), связанных с подготовкой и направлением межведомственного запроса, установлены в соответствии с Порядком межведомственного взаимодействия.</w:t>
      </w:r>
    </w:p>
    <w:p w:rsidR="00D320BB" w:rsidRPr="00D46B74" w:rsidRDefault="00D320BB" w:rsidP="00F329EB">
      <w:pPr>
        <w:pStyle w:val="ListParagraph"/>
        <w:numPr>
          <w:ilvl w:val="2"/>
          <w:numId w:val="2"/>
        </w:numPr>
        <w:tabs>
          <w:tab w:val="left" w:pos="170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46B74">
        <w:rPr>
          <w:rFonts w:ascii="Times New Roman" w:hAnsi="Times New Roman"/>
          <w:sz w:val="28"/>
          <w:szCs w:val="28"/>
        </w:rPr>
        <w:t xml:space="preserve">Критерием </w:t>
      </w:r>
      <w:r w:rsidRPr="00353DEE">
        <w:rPr>
          <w:rFonts w:ascii="Times New Roman" w:hAnsi="Times New Roman"/>
          <w:sz w:val="28"/>
          <w:szCs w:val="28"/>
        </w:rPr>
        <w:t xml:space="preserve">для формирования и направления </w:t>
      </w:r>
      <w:r>
        <w:rPr>
          <w:rFonts w:ascii="Times New Roman" w:hAnsi="Times New Roman"/>
          <w:sz w:val="28"/>
          <w:szCs w:val="28"/>
        </w:rPr>
        <w:t xml:space="preserve">межведомственного </w:t>
      </w:r>
      <w:r w:rsidRPr="00353DEE">
        <w:rPr>
          <w:rFonts w:ascii="Times New Roman" w:hAnsi="Times New Roman"/>
          <w:sz w:val="28"/>
          <w:szCs w:val="28"/>
        </w:rPr>
        <w:t>запроса</w:t>
      </w:r>
      <w:r w:rsidRPr="00D46B74">
        <w:rPr>
          <w:rFonts w:ascii="Times New Roman" w:hAnsi="Times New Roman"/>
          <w:sz w:val="28"/>
          <w:szCs w:val="28"/>
        </w:rPr>
        <w:t xml:space="preserve"> является отсутствие докумен</w:t>
      </w:r>
      <w:r>
        <w:rPr>
          <w:rFonts w:ascii="Times New Roman" w:hAnsi="Times New Roman"/>
          <w:sz w:val="28"/>
          <w:szCs w:val="28"/>
        </w:rPr>
        <w:t>тов (информации), необходимых в </w:t>
      </w:r>
      <w:r w:rsidRPr="00D46B74">
        <w:rPr>
          <w:rFonts w:ascii="Times New Roman" w:hAnsi="Times New Roman"/>
          <w:sz w:val="28"/>
          <w:szCs w:val="28"/>
        </w:rPr>
        <w:t>соответствии с нормативными правовыми актами для предоставления государственной услуги, которые находятся в распоряжении государственных органов</w:t>
      </w:r>
      <w:r>
        <w:rPr>
          <w:rFonts w:ascii="Times New Roman" w:hAnsi="Times New Roman"/>
          <w:sz w:val="28"/>
          <w:szCs w:val="28"/>
        </w:rPr>
        <w:t xml:space="preserve"> и организаций</w:t>
      </w:r>
      <w:r w:rsidRPr="00D46B7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участвующих в </w:t>
      </w:r>
      <w:r w:rsidRPr="00D46B74">
        <w:rPr>
          <w:rFonts w:ascii="Times New Roman" w:hAnsi="Times New Roman"/>
          <w:sz w:val="28"/>
          <w:szCs w:val="28"/>
        </w:rPr>
        <w:t xml:space="preserve">предоставлении государственной услуги. </w:t>
      </w:r>
    </w:p>
    <w:p w:rsidR="00D320BB" w:rsidRPr="00D46B74" w:rsidRDefault="00D320BB" w:rsidP="00F329EB">
      <w:pPr>
        <w:pStyle w:val="ListParagraph"/>
        <w:numPr>
          <w:ilvl w:val="2"/>
          <w:numId w:val="2"/>
        </w:numPr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B74">
        <w:rPr>
          <w:rFonts w:ascii="Times New Roman" w:hAnsi="Times New Roman"/>
          <w:sz w:val="28"/>
          <w:szCs w:val="28"/>
        </w:rPr>
        <w:t xml:space="preserve">Результатом </w:t>
      </w:r>
      <w:r>
        <w:rPr>
          <w:rFonts w:ascii="Times New Roman" w:hAnsi="Times New Roman"/>
          <w:sz w:val="28"/>
          <w:szCs w:val="28"/>
        </w:rPr>
        <w:t xml:space="preserve">данной </w:t>
      </w:r>
      <w:r w:rsidRPr="00D46B74">
        <w:rPr>
          <w:rFonts w:ascii="Times New Roman" w:hAnsi="Times New Roman"/>
          <w:sz w:val="28"/>
          <w:szCs w:val="28"/>
        </w:rPr>
        <w:t xml:space="preserve">административной процедуры является получение от органов и организаций, участвующих в предоставлении государственной услуги, документов и (или) информации </w:t>
      </w:r>
      <w:r>
        <w:rPr>
          <w:rFonts w:ascii="Times New Roman" w:hAnsi="Times New Roman"/>
          <w:sz w:val="28"/>
          <w:szCs w:val="28"/>
        </w:rPr>
        <w:t xml:space="preserve">в составе ответа </w:t>
      </w:r>
      <w:r w:rsidRPr="00D46B74">
        <w:rPr>
          <w:rFonts w:ascii="Times New Roman" w:hAnsi="Times New Roman"/>
          <w:sz w:val="28"/>
          <w:szCs w:val="28"/>
        </w:rPr>
        <w:t>на межведомственные запросы.</w:t>
      </w:r>
    </w:p>
    <w:p w:rsidR="00D320BB" w:rsidRPr="00391791" w:rsidRDefault="00D320BB" w:rsidP="00F329EB">
      <w:pPr>
        <w:pStyle w:val="ListParagraph"/>
        <w:numPr>
          <w:ilvl w:val="2"/>
          <w:numId w:val="2"/>
        </w:numPr>
        <w:tabs>
          <w:tab w:val="left" w:pos="0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1791">
        <w:rPr>
          <w:rFonts w:ascii="Times New Roman" w:hAnsi="Times New Roman"/>
          <w:sz w:val="28"/>
          <w:szCs w:val="28"/>
        </w:rPr>
        <w:t>Способом фиксации результата данной административной процедуры является регистрация межведомственных запросов и ответов на межведомственные запросы в Журнале регистрации исходящих документов, Журнале регистрации входящих документов и ввод информации в АСП.</w:t>
      </w:r>
    </w:p>
    <w:p w:rsidR="00D320BB" w:rsidRPr="00375A33" w:rsidRDefault="00D320BB" w:rsidP="00F329EB">
      <w:pPr>
        <w:pStyle w:val="ListParagraph"/>
        <w:numPr>
          <w:ilvl w:val="1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A45AF">
        <w:rPr>
          <w:rFonts w:ascii="Times New Roman" w:hAnsi="Times New Roman"/>
          <w:b/>
          <w:sz w:val="28"/>
          <w:szCs w:val="28"/>
        </w:rPr>
        <w:t xml:space="preserve">Представление </w:t>
      </w:r>
      <w:r>
        <w:rPr>
          <w:rFonts w:ascii="Times New Roman" w:hAnsi="Times New Roman"/>
          <w:b/>
          <w:sz w:val="28"/>
          <w:szCs w:val="28"/>
        </w:rPr>
        <w:t xml:space="preserve">заявления и </w:t>
      </w:r>
      <w:r w:rsidRPr="00CA45AF">
        <w:rPr>
          <w:rFonts w:ascii="Times New Roman" w:hAnsi="Times New Roman"/>
          <w:b/>
          <w:sz w:val="28"/>
          <w:szCs w:val="28"/>
        </w:rPr>
        <w:t>документов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152BE">
        <w:rPr>
          <w:rFonts w:ascii="Times New Roman" w:hAnsi="Times New Roman"/>
          <w:b/>
          <w:sz w:val="28"/>
          <w:szCs w:val="28"/>
        </w:rPr>
        <w:t>на рассмотрение Комиссии ономастической</w:t>
      </w:r>
    </w:p>
    <w:p w:rsidR="00D320BB" w:rsidRDefault="00D320BB" w:rsidP="00F329E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418E">
        <w:rPr>
          <w:rFonts w:ascii="Times New Roman" w:hAnsi="Times New Roman"/>
          <w:sz w:val="28"/>
          <w:szCs w:val="28"/>
        </w:rPr>
        <w:t>Юридическим фактом,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53DEE">
        <w:rPr>
          <w:rFonts w:ascii="Times New Roman" w:hAnsi="Times New Roman"/>
          <w:sz w:val="28"/>
          <w:szCs w:val="28"/>
        </w:rPr>
        <w:t>являющимся основанием для</w:t>
      </w:r>
      <w:r>
        <w:rPr>
          <w:rFonts w:ascii="Times New Roman" w:hAnsi="Times New Roman"/>
          <w:sz w:val="28"/>
          <w:szCs w:val="28"/>
        </w:rPr>
        <w:t xml:space="preserve"> начала процедуры представления заявления и документов на рассмотрение Комиссии ономастической, </w:t>
      </w:r>
      <w:r w:rsidRPr="003704F8">
        <w:rPr>
          <w:rFonts w:ascii="Times New Roman" w:hAnsi="Times New Roman"/>
          <w:sz w:val="28"/>
          <w:szCs w:val="28"/>
        </w:rPr>
        <w:t>является наличие всех необходимых документов, получение всех</w:t>
      </w:r>
      <w:r>
        <w:rPr>
          <w:rFonts w:ascii="Times New Roman" w:hAnsi="Times New Roman"/>
          <w:sz w:val="28"/>
          <w:szCs w:val="28"/>
        </w:rPr>
        <w:t xml:space="preserve"> необходимых ответов на запросы </w:t>
      </w:r>
      <w:r w:rsidRPr="003F4FB0">
        <w:rPr>
          <w:rFonts w:ascii="Times New Roman" w:hAnsi="Times New Roman"/>
          <w:sz w:val="28"/>
          <w:szCs w:val="28"/>
        </w:rPr>
        <w:t>для предоставления государственной услуги.</w:t>
      </w:r>
    </w:p>
    <w:p w:rsidR="00D320BB" w:rsidRPr="00581B0F" w:rsidRDefault="00D320BB" w:rsidP="00696B9B">
      <w:pPr>
        <w:pStyle w:val="ListParagraph"/>
        <w:numPr>
          <w:ilvl w:val="2"/>
          <w:numId w:val="2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Должностное лицо, ответственное за предоставление государственной услуги, </w:t>
      </w:r>
      <w:r>
        <w:rPr>
          <w:rFonts w:ascii="Times New Roman" w:hAnsi="Times New Roman"/>
          <w:sz w:val="28"/>
          <w:szCs w:val="28"/>
        </w:rPr>
        <w:t>представляет заявление и документы заявителя на Комиссию</w:t>
      </w:r>
      <w:r w:rsidRPr="00A804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ономастическую в 15-дневный срок с даты его регистрации в Журнале регистрации обращений граждан при наличии всех необходимых документов</w:t>
      </w:r>
      <w:r w:rsidRPr="00581B0F">
        <w:rPr>
          <w:rFonts w:ascii="Times New Roman" w:hAnsi="Times New Roman"/>
          <w:sz w:val="28"/>
          <w:szCs w:val="28"/>
        </w:rPr>
        <w:t>.</w:t>
      </w:r>
    </w:p>
    <w:p w:rsidR="00D320BB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3.4.3. Комиссия ономастическая рассматривает представленные документы и принимает решение о присвоении звания «Ветеран труда» либо об отказе в присвоении. </w:t>
      </w:r>
    </w:p>
    <w:p w:rsidR="00D320BB" w:rsidRPr="00A80477" w:rsidRDefault="00D320BB" w:rsidP="00F329EB">
      <w:pPr>
        <w:tabs>
          <w:tab w:val="left" w:pos="1701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3.4.4. </w:t>
      </w:r>
      <w:r w:rsidRPr="00A80477">
        <w:rPr>
          <w:rFonts w:ascii="Times New Roman" w:hAnsi="Times New Roman"/>
          <w:sz w:val="28"/>
          <w:szCs w:val="28"/>
        </w:rPr>
        <w:t xml:space="preserve">Критерием принятия решения для направления документов заявителя на Комиссию ономастическую является наличие всех необходимых документов. </w:t>
      </w:r>
    </w:p>
    <w:p w:rsidR="00D320BB" w:rsidRDefault="00D320BB" w:rsidP="00F329EB">
      <w:pPr>
        <w:pStyle w:val="ListParagraph"/>
        <w:numPr>
          <w:ilvl w:val="2"/>
          <w:numId w:val="4"/>
        </w:numPr>
        <w:tabs>
          <w:tab w:val="left" w:pos="1701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80477">
        <w:rPr>
          <w:rFonts w:ascii="Times New Roman" w:hAnsi="Times New Roman"/>
          <w:sz w:val="28"/>
          <w:szCs w:val="28"/>
        </w:rPr>
        <w:t>Результатом данной административной процедуры является представление документов заявителя на Комиссию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477">
        <w:rPr>
          <w:rFonts w:ascii="Times New Roman" w:hAnsi="Times New Roman"/>
          <w:sz w:val="28"/>
          <w:szCs w:val="28"/>
        </w:rPr>
        <w:t>ономастическую</w:t>
      </w:r>
      <w:r>
        <w:rPr>
          <w:rFonts w:ascii="Times New Roman" w:hAnsi="Times New Roman"/>
          <w:sz w:val="28"/>
          <w:szCs w:val="28"/>
        </w:rPr>
        <w:t>.</w:t>
      </w:r>
    </w:p>
    <w:p w:rsidR="00D320BB" w:rsidRDefault="00D320BB" w:rsidP="00F329EB">
      <w:pPr>
        <w:pStyle w:val="ListParagraph"/>
        <w:numPr>
          <w:ilvl w:val="1"/>
          <w:numId w:val="4"/>
        </w:numPr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00ADB">
        <w:rPr>
          <w:rFonts w:ascii="Times New Roman" w:hAnsi="Times New Roman"/>
          <w:b/>
          <w:color w:val="000000"/>
          <w:sz w:val="28"/>
          <w:szCs w:val="28"/>
        </w:rPr>
        <w:t>Принятие решения о выдаче дубликата удостоверения «Ветеран труда»</w:t>
      </w:r>
    </w:p>
    <w:p w:rsidR="00D320BB" w:rsidRPr="00646A12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4066">
        <w:rPr>
          <w:rFonts w:ascii="Times New Roman" w:hAnsi="Times New Roman"/>
          <w:color w:val="000000"/>
          <w:sz w:val="28"/>
          <w:szCs w:val="28"/>
        </w:rPr>
        <w:t>3.5.1.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42D7">
        <w:rPr>
          <w:rFonts w:ascii="Times New Roman" w:hAnsi="Times New Roman"/>
          <w:sz w:val="28"/>
          <w:szCs w:val="28"/>
        </w:rPr>
        <w:t>Юридическим фактом</w:t>
      </w:r>
      <w:r>
        <w:rPr>
          <w:rFonts w:ascii="Times New Roman" w:hAnsi="Times New Roman"/>
          <w:sz w:val="28"/>
          <w:szCs w:val="28"/>
        </w:rPr>
        <w:t>, являющимся основанием</w:t>
      </w:r>
      <w:r w:rsidRPr="002D42D7">
        <w:rPr>
          <w:rFonts w:ascii="Times New Roman" w:hAnsi="Times New Roman"/>
          <w:sz w:val="28"/>
          <w:szCs w:val="28"/>
        </w:rPr>
        <w:t xml:space="preserve"> для начала процедуры </w:t>
      </w:r>
      <w:r>
        <w:rPr>
          <w:rFonts w:ascii="Times New Roman" w:hAnsi="Times New Roman"/>
          <w:sz w:val="28"/>
          <w:szCs w:val="28"/>
        </w:rPr>
        <w:t xml:space="preserve">выдачи дубликата </w:t>
      </w:r>
      <w:r w:rsidRPr="002D42D7">
        <w:rPr>
          <w:rFonts w:ascii="Times New Roman" w:hAnsi="Times New Roman"/>
          <w:sz w:val="28"/>
          <w:szCs w:val="28"/>
        </w:rPr>
        <w:t>удостоверения «Ветеран труда»</w:t>
      </w:r>
      <w:r>
        <w:rPr>
          <w:rFonts w:ascii="Times New Roman" w:hAnsi="Times New Roman"/>
          <w:sz w:val="28"/>
          <w:szCs w:val="28"/>
        </w:rPr>
        <w:t xml:space="preserve">, является </w:t>
      </w:r>
      <w:r w:rsidRPr="00646A12">
        <w:rPr>
          <w:rFonts w:ascii="Times New Roman" w:hAnsi="Times New Roman"/>
          <w:sz w:val="28"/>
          <w:szCs w:val="28"/>
        </w:rPr>
        <w:t xml:space="preserve">обращение </w:t>
      </w:r>
      <w:r>
        <w:rPr>
          <w:rFonts w:ascii="Times New Roman" w:hAnsi="Times New Roman"/>
          <w:sz w:val="28"/>
          <w:szCs w:val="28"/>
        </w:rPr>
        <w:t>в Управление</w:t>
      </w:r>
      <w:r w:rsidRPr="00646A12">
        <w:rPr>
          <w:rFonts w:ascii="Times New Roman" w:hAnsi="Times New Roman"/>
          <w:sz w:val="28"/>
          <w:szCs w:val="28"/>
        </w:rPr>
        <w:t xml:space="preserve"> заявителя (либо его уполномоченного представителя), претендующего</w:t>
      </w:r>
      <w:r>
        <w:rPr>
          <w:rFonts w:ascii="Times New Roman" w:hAnsi="Times New Roman"/>
          <w:sz w:val="28"/>
          <w:szCs w:val="28"/>
        </w:rPr>
        <w:t xml:space="preserve"> на выдачу дубликата «Ветеран труда», с заявлением и </w:t>
      </w:r>
      <w:r w:rsidRPr="00646A12">
        <w:rPr>
          <w:rFonts w:ascii="Times New Roman" w:hAnsi="Times New Roman"/>
          <w:sz w:val="28"/>
          <w:szCs w:val="28"/>
        </w:rPr>
        <w:t>прилагаемыми к нему документами.</w:t>
      </w:r>
    </w:p>
    <w:p w:rsidR="00D320BB" w:rsidRDefault="00D320BB" w:rsidP="00F329EB">
      <w:pPr>
        <w:pStyle w:val="ListParagraph"/>
        <w:numPr>
          <w:ilvl w:val="2"/>
          <w:numId w:val="9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08BC">
        <w:rPr>
          <w:rFonts w:ascii="Times New Roman" w:hAnsi="Times New Roman"/>
          <w:sz w:val="28"/>
          <w:szCs w:val="28"/>
        </w:rPr>
        <w:t>Критериями принятия решения является</w:t>
      </w:r>
      <w:r>
        <w:rPr>
          <w:rFonts w:ascii="Times New Roman" w:hAnsi="Times New Roman"/>
          <w:sz w:val="28"/>
          <w:szCs w:val="28"/>
        </w:rPr>
        <w:t xml:space="preserve"> наличие заявления и </w:t>
      </w:r>
      <w:r w:rsidRPr="004D08BC">
        <w:rPr>
          <w:rFonts w:ascii="Times New Roman" w:hAnsi="Times New Roman"/>
          <w:sz w:val="28"/>
          <w:szCs w:val="28"/>
        </w:rPr>
        <w:t xml:space="preserve">документов, которые заявитель </w:t>
      </w:r>
      <w:r>
        <w:rPr>
          <w:rFonts w:ascii="Times New Roman" w:hAnsi="Times New Roman"/>
          <w:sz w:val="28"/>
          <w:szCs w:val="28"/>
        </w:rPr>
        <w:t>представляет для выдачи дубликата самостоятельно.</w:t>
      </w:r>
    </w:p>
    <w:p w:rsidR="00D320BB" w:rsidRPr="004D08BC" w:rsidRDefault="00D320BB" w:rsidP="00F329EB">
      <w:pPr>
        <w:pStyle w:val="ListParagraph"/>
        <w:numPr>
          <w:ilvl w:val="2"/>
          <w:numId w:val="9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08BC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определение наличия оснований для </w:t>
      </w:r>
      <w:r>
        <w:rPr>
          <w:rFonts w:ascii="Times New Roman" w:hAnsi="Times New Roman"/>
          <w:sz w:val="28"/>
          <w:szCs w:val="28"/>
        </w:rPr>
        <w:t>выдачи дубликата</w:t>
      </w:r>
      <w:r w:rsidRPr="004D08BC">
        <w:rPr>
          <w:rFonts w:ascii="Times New Roman" w:hAnsi="Times New Roman"/>
          <w:sz w:val="28"/>
          <w:szCs w:val="28"/>
        </w:rPr>
        <w:t xml:space="preserve"> и регистрация заявления.</w:t>
      </w:r>
    </w:p>
    <w:p w:rsidR="00D320BB" w:rsidRPr="00332B74" w:rsidRDefault="00D320BB" w:rsidP="00F329EB">
      <w:pPr>
        <w:pStyle w:val="ListParagraph"/>
        <w:numPr>
          <w:ilvl w:val="2"/>
          <w:numId w:val="9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2B74">
        <w:rPr>
          <w:rFonts w:ascii="Times New Roman" w:hAnsi="Times New Roman"/>
          <w:sz w:val="28"/>
          <w:szCs w:val="28"/>
        </w:rPr>
        <w:t>Способом фиксации результата данной административной процедуры является регистрация заявления в Журнале регистрации заявлений граждан, обратившихся для выдачи дубликата «Ветеран труда».</w:t>
      </w:r>
    </w:p>
    <w:p w:rsidR="00D320BB" w:rsidRPr="002D42D7" w:rsidRDefault="00D320BB" w:rsidP="00F329E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3.6. </w:t>
      </w:r>
      <w:r w:rsidRPr="002D42D7">
        <w:rPr>
          <w:rFonts w:ascii="Times New Roman" w:hAnsi="Times New Roman"/>
          <w:b/>
          <w:sz w:val="28"/>
          <w:szCs w:val="28"/>
        </w:rPr>
        <w:t xml:space="preserve">Оформление бланка удостоверения «Ветеран труда» </w:t>
      </w:r>
    </w:p>
    <w:p w:rsidR="00D320BB" w:rsidRPr="002D42D7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2D42D7">
        <w:rPr>
          <w:rFonts w:ascii="Times New Roman" w:hAnsi="Times New Roman"/>
          <w:sz w:val="28"/>
          <w:szCs w:val="28"/>
        </w:rPr>
        <w:t>.1. Юридическим фактом</w:t>
      </w:r>
      <w:r>
        <w:rPr>
          <w:rFonts w:ascii="Times New Roman" w:hAnsi="Times New Roman"/>
          <w:sz w:val="28"/>
          <w:szCs w:val="28"/>
        </w:rPr>
        <w:t>, являющимся основанием</w:t>
      </w:r>
      <w:r w:rsidRPr="002D42D7">
        <w:rPr>
          <w:rFonts w:ascii="Times New Roman" w:hAnsi="Times New Roman"/>
          <w:sz w:val="28"/>
          <w:szCs w:val="28"/>
        </w:rPr>
        <w:t xml:space="preserve"> для начала процедуры оформления бланка удостоверения «Ветеран труда»</w:t>
      </w:r>
      <w:r>
        <w:rPr>
          <w:rFonts w:ascii="Times New Roman" w:hAnsi="Times New Roman"/>
          <w:sz w:val="28"/>
          <w:szCs w:val="28"/>
        </w:rPr>
        <w:t>,</w:t>
      </w:r>
      <w:r w:rsidRPr="002D42D7">
        <w:rPr>
          <w:rFonts w:ascii="Times New Roman" w:hAnsi="Times New Roman"/>
          <w:sz w:val="28"/>
          <w:szCs w:val="28"/>
        </w:rPr>
        <w:t xml:space="preserve"> являются:</w:t>
      </w:r>
    </w:p>
    <w:p w:rsidR="00D320BB" w:rsidRPr="002D42D7" w:rsidRDefault="00D320BB" w:rsidP="002D42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копии</w:t>
      </w:r>
      <w:r w:rsidRPr="002D42D7">
        <w:rPr>
          <w:rFonts w:ascii="Times New Roman" w:hAnsi="Times New Roman"/>
          <w:sz w:val="28"/>
          <w:szCs w:val="28"/>
        </w:rPr>
        <w:t xml:space="preserve"> постановления Главы администрации города Байконур о</w:t>
      </w:r>
      <w:r>
        <w:rPr>
          <w:rFonts w:ascii="Times New Roman" w:hAnsi="Times New Roman"/>
          <w:sz w:val="28"/>
          <w:szCs w:val="28"/>
        </w:rPr>
        <w:t> </w:t>
      </w:r>
      <w:r w:rsidRPr="002D42D7">
        <w:rPr>
          <w:rFonts w:ascii="Times New Roman" w:hAnsi="Times New Roman"/>
          <w:sz w:val="28"/>
          <w:szCs w:val="28"/>
        </w:rPr>
        <w:t>присвоении заявителю звания «Ветеран труда» (далее –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D42D7">
        <w:rPr>
          <w:rFonts w:ascii="Times New Roman" w:hAnsi="Times New Roman"/>
          <w:sz w:val="28"/>
          <w:szCs w:val="28"/>
        </w:rPr>
        <w:t>остановление);</w:t>
      </w:r>
    </w:p>
    <w:p w:rsidR="00D320BB" w:rsidRPr="002D42D7" w:rsidRDefault="00D320BB" w:rsidP="002D42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заявления</w:t>
      </w:r>
      <w:r w:rsidRPr="002D42D7">
        <w:rPr>
          <w:rFonts w:ascii="Times New Roman" w:hAnsi="Times New Roman"/>
          <w:sz w:val="28"/>
          <w:szCs w:val="28"/>
        </w:rPr>
        <w:t xml:space="preserve"> о выдаче дубликата удостоверения «Ветеран труда».</w:t>
      </w:r>
    </w:p>
    <w:p w:rsidR="00D320BB" w:rsidRPr="002D42D7" w:rsidRDefault="00D320BB" w:rsidP="008127BD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3.6.2. </w:t>
      </w:r>
      <w:r w:rsidRPr="002D42D7">
        <w:rPr>
          <w:rFonts w:ascii="Times New Roman" w:hAnsi="Times New Roman"/>
          <w:sz w:val="28"/>
          <w:szCs w:val="28"/>
        </w:rPr>
        <w:t>Должностное лицо, ответственное за предос</w:t>
      </w:r>
      <w:r>
        <w:rPr>
          <w:rFonts w:ascii="Times New Roman" w:hAnsi="Times New Roman"/>
          <w:sz w:val="28"/>
          <w:szCs w:val="28"/>
        </w:rPr>
        <w:t>тавление государственной услуги, заполняет бланк удостоверения</w:t>
      </w:r>
      <w:r w:rsidRPr="002D42D7">
        <w:rPr>
          <w:rFonts w:ascii="Times New Roman" w:hAnsi="Times New Roman"/>
          <w:sz w:val="28"/>
          <w:szCs w:val="28"/>
        </w:rPr>
        <w:t xml:space="preserve"> «Ветеран труда» </w:t>
      </w:r>
      <w:r>
        <w:rPr>
          <w:rFonts w:ascii="Times New Roman" w:hAnsi="Times New Roman"/>
          <w:sz w:val="28"/>
          <w:szCs w:val="28"/>
        </w:rPr>
        <w:t>в соответствии с инструкцией о порядке заполнения, выдачи и учета удостоверений ветерана военной службы и ветерана труда,</w:t>
      </w:r>
      <w:r w:rsidRPr="00F6406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64066">
        <w:rPr>
          <w:rFonts w:ascii="Times New Roman" w:hAnsi="Times New Roman"/>
          <w:color w:val="000000"/>
          <w:sz w:val="28"/>
          <w:szCs w:val="28"/>
        </w:rPr>
        <w:t>утвержденной Постановлением № 423.</w:t>
      </w:r>
    </w:p>
    <w:p w:rsidR="00D320BB" w:rsidRPr="008127BD" w:rsidRDefault="00D320BB" w:rsidP="008127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8127B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8127BD">
        <w:rPr>
          <w:rFonts w:ascii="Times New Roman" w:hAnsi="Times New Roman"/>
          <w:sz w:val="28"/>
          <w:szCs w:val="28"/>
        </w:rPr>
        <w:t xml:space="preserve">. Результатом данной административной процедуры является оформление удостоверения «Ветеран труда». </w:t>
      </w:r>
    </w:p>
    <w:p w:rsidR="00D320BB" w:rsidRDefault="00D320BB" w:rsidP="008127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8127BD">
        <w:rPr>
          <w:rFonts w:ascii="Times New Roman" w:hAnsi="Times New Roman"/>
          <w:sz w:val="28"/>
          <w:szCs w:val="28"/>
        </w:rPr>
        <w:t>.4. Способом фиксации результата данной административной процедуры является регистрация оформленного удостоверения «Ветеран труда» в Книге учета выдачи удостоверений «Ветеран труда»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7BD">
        <w:rPr>
          <w:rFonts w:ascii="Times New Roman" w:hAnsi="Times New Roman"/>
          <w:sz w:val="28"/>
          <w:szCs w:val="28"/>
        </w:rPr>
        <w:t>и внесение информации об удостоверении «Ветеран труда» в электронную базу данных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127BD">
        <w:rPr>
          <w:rFonts w:ascii="Times New Roman" w:hAnsi="Times New Roman"/>
          <w:sz w:val="28"/>
          <w:szCs w:val="28"/>
        </w:rPr>
        <w:t>.</w:t>
      </w:r>
    </w:p>
    <w:p w:rsidR="00D320BB" w:rsidRDefault="00D320BB" w:rsidP="00D10F95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3.7</w:t>
      </w:r>
      <w:r w:rsidRPr="003F4FB0">
        <w:rPr>
          <w:rFonts w:ascii="Times New Roman" w:hAnsi="Times New Roman"/>
          <w:b/>
          <w:sz w:val="28"/>
          <w:szCs w:val="28"/>
        </w:rPr>
        <w:t>. В</w:t>
      </w:r>
      <w:r>
        <w:rPr>
          <w:rFonts w:ascii="Times New Roman" w:hAnsi="Times New Roman"/>
          <w:b/>
          <w:sz w:val="28"/>
          <w:szCs w:val="28"/>
        </w:rPr>
        <w:t>ыдача удостоверения</w:t>
      </w:r>
      <w:r w:rsidRPr="003F4FB0">
        <w:rPr>
          <w:rFonts w:ascii="Times New Roman" w:hAnsi="Times New Roman"/>
          <w:b/>
          <w:sz w:val="28"/>
          <w:szCs w:val="28"/>
        </w:rPr>
        <w:t xml:space="preserve"> «Ветеран труда» </w:t>
      </w:r>
    </w:p>
    <w:p w:rsidR="00D320BB" w:rsidRPr="00D261D8" w:rsidRDefault="00D320BB" w:rsidP="00D10F95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3.7.1. </w:t>
      </w:r>
      <w:r w:rsidRPr="002D42D7">
        <w:rPr>
          <w:rFonts w:ascii="Times New Roman" w:hAnsi="Times New Roman"/>
          <w:sz w:val="28"/>
          <w:szCs w:val="28"/>
        </w:rPr>
        <w:t>Юридическим фактом</w:t>
      </w:r>
      <w:r>
        <w:rPr>
          <w:rFonts w:ascii="Times New Roman" w:hAnsi="Times New Roman"/>
          <w:sz w:val="28"/>
          <w:szCs w:val="28"/>
        </w:rPr>
        <w:t>, являющимся основанием</w:t>
      </w:r>
      <w:r w:rsidRPr="002D42D7">
        <w:rPr>
          <w:rFonts w:ascii="Times New Roman" w:hAnsi="Times New Roman"/>
          <w:sz w:val="28"/>
          <w:szCs w:val="28"/>
        </w:rPr>
        <w:t xml:space="preserve"> для начала процедуры </w:t>
      </w:r>
      <w:r w:rsidRPr="00D261D8">
        <w:rPr>
          <w:rFonts w:ascii="Times New Roman" w:hAnsi="Times New Roman"/>
          <w:sz w:val="28"/>
          <w:szCs w:val="28"/>
        </w:rPr>
        <w:t>выдачи удостоверения «Ветеран труда»</w:t>
      </w:r>
      <w:r>
        <w:rPr>
          <w:rFonts w:ascii="Times New Roman" w:hAnsi="Times New Roman"/>
          <w:sz w:val="28"/>
          <w:szCs w:val="28"/>
        </w:rPr>
        <w:t>,</w:t>
      </w:r>
      <w:r w:rsidRPr="00D261D8">
        <w:rPr>
          <w:rFonts w:ascii="Times New Roman" w:hAnsi="Times New Roman"/>
          <w:sz w:val="28"/>
          <w:szCs w:val="28"/>
        </w:rPr>
        <w:t xml:space="preserve"> является</w:t>
      </w:r>
      <w:r w:rsidRPr="00D261D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оформление удостоверения «Ветеран труда».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3.7.2. Подписанное начальником Управления удостоверение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«Ветеран труда» </w:t>
      </w:r>
      <w:r w:rsidRPr="003F4FB0">
        <w:rPr>
          <w:rFonts w:ascii="Times New Roman" w:hAnsi="Times New Roman"/>
          <w:sz w:val="28"/>
          <w:szCs w:val="28"/>
        </w:rPr>
        <w:t>передается должностному лицу, ответственному за предоставление государственной</w:t>
      </w:r>
      <w:r>
        <w:rPr>
          <w:rFonts w:ascii="Times New Roman" w:hAnsi="Times New Roman"/>
          <w:sz w:val="28"/>
          <w:szCs w:val="28"/>
        </w:rPr>
        <w:t xml:space="preserve"> услуги, для выдачи заявителю.</w:t>
      </w:r>
    </w:p>
    <w:p w:rsidR="00D320BB" w:rsidRPr="003F4FB0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Максимальный срок в</w:t>
      </w:r>
      <w:r>
        <w:rPr>
          <w:rFonts w:ascii="Times New Roman" w:hAnsi="Times New Roman"/>
          <w:sz w:val="28"/>
          <w:szCs w:val="28"/>
        </w:rPr>
        <w:t>ыполнения действия составляет 5</w:t>
      </w:r>
      <w:r w:rsidRPr="003F4FB0">
        <w:rPr>
          <w:rFonts w:ascii="Times New Roman" w:hAnsi="Times New Roman"/>
          <w:sz w:val="28"/>
          <w:szCs w:val="28"/>
        </w:rPr>
        <w:t xml:space="preserve"> минут.</w:t>
      </w:r>
    </w:p>
    <w:p w:rsidR="00D320BB" w:rsidRDefault="00D320BB" w:rsidP="00F329E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3.7.3. </w:t>
      </w:r>
      <w:r w:rsidRPr="003F4FB0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</w:t>
      </w:r>
      <w:r>
        <w:rPr>
          <w:rFonts w:ascii="Times New Roman" w:hAnsi="Times New Roman"/>
          <w:sz w:val="28"/>
          <w:szCs w:val="28"/>
        </w:rPr>
        <w:t>и, при поступлении подписанного начальником Управления удостоверения «Ветеран труда» информирует заявителя о </w:t>
      </w:r>
      <w:r w:rsidRPr="003F4FB0">
        <w:rPr>
          <w:rFonts w:ascii="Times New Roman" w:hAnsi="Times New Roman"/>
          <w:sz w:val="28"/>
          <w:szCs w:val="28"/>
        </w:rPr>
        <w:t>необхо</w:t>
      </w:r>
      <w:r>
        <w:rPr>
          <w:rFonts w:ascii="Times New Roman" w:hAnsi="Times New Roman"/>
          <w:sz w:val="28"/>
          <w:szCs w:val="28"/>
        </w:rPr>
        <w:t>димости прибытия для получения удостоверения.</w:t>
      </w:r>
    </w:p>
    <w:p w:rsidR="00D320BB" w:rsidRDefault="00D320BB" w:rsidP="00F329E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F4FB0">
        <w:rPr>
          <w:rFonts w:ascii="Times New Roman" w:hAnsi="Times New Roman"/>
          <w:sz w:val="28"/>
          <w:szCs w:val="28"/>
        </w:rPr>
        <w:t>Максимальный срок в</w:t>
      </w:r>
      <w:r>
        <w:rPr>
          <w:rFonts w:ascii="Times New Roman" w:hAnsi="Times New Roman"/>
          <w:sz w:val="28"/>
          <w:szCs w:val="28"/>
        </w:rPr>
        <w:t>ыполнения действия составляет 5</w:t>
      </w:r>
      <w:r w:rsidRPr="003F4FB0">
        <w:rPr>
          <w:rFonts w:ascii="Times New Roman" w:hAnsi="Times New Roman"/>
          <w:sz w:val="28"/>
          <w:szCs w:val="28"/>
        </w:rPr>
        <w:t xml:space="preserve"> минут</w:t>
      </w:r>
      <w:r>
        <w:rPr>
          <w:rFonts w:ascii="Times New Roman" w:hAnsi="Times New Roman"/>
          <w:sz w:val="28"/>
          <w:szCs w:val="28"/>
        </w:rPr>
        <w:t>.</w:t>
      </w:r>
    </w:p>
    <w:p w:rsidR="00D320BB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3.7.4. При прибытии заявителя для получения удостоверения «Ветеран труда» д</w:t>
      </w:r>
      <w:r w:rsidRPr="003F4FB0">
        <w:rPr>
          <w:rFonts w:ascii="Times New Roman" w:hAnsi="Times New Roman"/>
          <w:sz w:val="28"/>
          <w:szCs w:val="28"/>
        </w:rPr>
        <w:t>олжностное лицо, ответственное за предоставление государственной услуг</w:t>
      </w:r>
      <w:r>
        <w:rPr>
          <w:rFonts w:ascii="Times New Roman" w:hAnsi="Times New Roman"/>
          <w:sz w:val="28"/>
          <w:szCs w:val="28"/>
        </w:rPr>
        <w:t>и, выдает</w:t>
      </w:r>
      <w:r w:rsidRPr="003F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заявителю удостоверение</w:t>
      </w:r>
      <w:r w:rsidRPr="003F4FB0">
        <w:rPr>
          <w:rFonts w:ascii="Times New Roman" w:hAnsi="Times New Roman"/>
          <w:sz w:val="28"/>
          <w:szCs w:val="28"/>
        </w:rPr>
        <w:t xml:space="preserve"> «Ветеран труда»</w:t>
      </w:r>
      <w:r>
        <w:rPr>
          <w:rFonts w:ascii="Times New Roman" w:hAnsi="Times New Roman"/>
          <w:sz w:val="28"/>
          <w:szCs w:val="28"/>
        </w:rPr>
        <w:t>.</w:t>
      </w:r>
    </w:p>
    <w:p w:rsidR="00D320BB" w:rsidRPr="00BD7FA5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FA5">
        <w:rPr>
          <w:rFonts w:ascii="Times New Roman" w:hAnsi="Times New Roman"/>
          <w:sz w:val="28"/>
          <w:szCs w:val="28"/>
        </w:rPr>
        <w:t>Максимальный срок в</w:t>
      </w:r>
      <w:r>
        <w:rPr>
          <w:rFonts w:ascii="Times New Roman" w:hAnsi="Times New Roman"/>
          <w:sz w:val="28"/>
          <w:szCs w:val="28"/>
        </w:rPr>
        <w:t>ыполнения действия составляет 5</w:t>
      </w:r>
      <w:r w:rsidRPr="00BD7FA5">
        <w:rPr>
          <w:rFonts w:ascii="Times New Roman" w:hAnsi="Times New Roman"/>
          <w:sz w:val="28"/>
          <w:szCs w:val="28"/>
        </w:rPr>
        <w:t xml:space="preserve"> минут.</w:t>
      </w:r>
    </w:p>
    <w:p w:rsidR="00D320BB" w:rsidRPr="003F4FB0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3.7.5. </w:t>
      </w:r>
      <w:r w:rsidRPr="003F4FB0">
        <w:rPr>
          <w:rFonts w:ascii="Times New Roman" w:hAnsi="Times New Roman"/>
          <w:sz w:val="28"/>
          <w:szCs w:val="28"/>
        </w:rPr>
        <w:t xml:space="preserve">Общий максимальный срок </w:t>
      </w:r>
      <w:r>
        <w:rPr>
          <w:rFonts w:ascii="Times New Roman" w:hAnsi="Times New Roman"/>
          <w:sz w:val="28"/>
          <w:szCs w:val="28"/>
        </w:rPr>
        <w:t xml:space="preserve">выполнения </w:t>
      </w:r>
      <w:r w:rsidRPr="003F4FB0">
        <w:rPr>
          <w:rFonts w:ascii="Times New Roman" w:hAnsi="Times New Roman"/>
          <w:sz w:val="28"/>
          <w:szCs w:val="28"/>
        </w:rPr>
        <w:t xml:space="preserve">административной процедуры составляет </w:t>
      </w:r>
      <w:r>
        <w:rPr>
          <w:rFonts w:ascii="Times New Roman" w:hAnsi="Times New Roman"/>
          <w:sz w:val="28"/>
          <w:szCs w:val="28"/>
        </w:rPr>
        <w:t>15</w:t>
      </w:r>
      <w:r w:rsidRPr="003F4FB0">
        <w:rPr>
          <w:rFonts w:ascii="Times New Roman" w:hAnsi="Times New Roman"/>
          <w:sz w:val="28"/>
          <w:szCs w:val="28"/>
        </w:rPr>
        <w:t xml:space="preserve"> минут.</w:t>
      </w:r>
    </w:p>
    <w:p w:rsidR="00D320BB" w:rsidRPr="00524D7E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3.7.6. </w:t>
      </w:r>
      <w:r w:rsidRPr="00524D7E">
        <w:rPr>
          <w:rFonts w:ascii="Times New Roman" w:hAnsi="Times New Roman"/>
          <w:sz w:val="28"/>
          <w:szCs w:val="28"/>
        </w:rPr>
        <w:t>Результатом данной административн</w:t>
      </w:r>
      <w:r>
        <w:rPr>
          <w:rFonts w:ascii="Times New Roman" w:hAnsi="Times New Roman"/>
          <w:sz w:val="28"/>
          <w:szCs w:val="28"/>
        </w:rPr>
        <w:t>ой процедуры является выдача заявителю</w:t>
      </w:r>
      <w:r w:rsidRPr="00524D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оформленного </w:t>
      </w:r>
      <w:r w:rsidRPr="00524D7E">
        <w:rPr>
          <w:rFonts w:ascii="Times New Roman" w:hAnsi="Times New Roman"/>
          <w:sz w:val="28"/>
          <w:szCs w:val="28"/>
        </w:rPr>
        <w:t xml:space="preserve">удостоверения «Ветеран труда». </w:t>
      </w:r>
    </w:p>
    <w:p w:rsidR="00D320BB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3.7.7. </w:t>
      </w:r>
      <w:r w:rsidRPr="003F4FB0">
        <w:rPr>
          <w:rFonts w:ascii="Times New Roman" w:hAnsi="Times New Roman"/>
          <w:sz w:val="28"/>
          <w:szCs w:val="28"/>
        </w:rPr>
        <w:t xml:space="preserve">Способом фиксации результата данной административной </w:t>
      </w:r>
      <w:r>
        <w:rPr>
          <w:rFonts w:ascii="Times New Roman" w:hAnsi="Times New Roman"/>
          <w:sz w:val="28"/>
          <w:szCs w:val="28"/>
        </w:rPr>
        <w:t xml:space="preserve">процедуры является подпись заявителя в </w:t>
      </w:r>
      <w:r w:rsidRPr="003F4FB0">
        <w:rPr>
          <w:rFonts w:ascii="Times New Roman" w:hAnsi="Times New Roman"/>
          <w:sz w:val="28"/>
          <w:szCs w:val="28"/>
        </w:rPr>
        <w:t>Книге учета выдач</w:t>
      </w:r>
      <w:r>
        <w:rPr>
          <w:rFonts w:ascii="Times New Roman" w:hAnsi="Times New Roman"/>
          <w:sz w:val="28"/>
          <w:szCs w:val="28"/>
        </w:rPr>
        <w:t>и удостоверений «Ветеран труда».</w:t>
      </w:r>
    </w:p>
    <w:p w:rsidR="00D320BB" w:rsidRPr="00284F18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3.8. </w:t>
      </w:r>
      <w:r w:rsidRPr="00284F18">
        <w:rPr>
          <w:rFonts w:ascii="Times New Roman" w:hAnsi="Times New Roman"/>
          <w:b/>
          <w:sz w:val="28"/>
          <w:szCs w:val="28"/>
        </w:rPr>
        <w:t xml:space="preserve">Отказ </w:t>
      </w:r>
      <w:r w:rsidRPr="00284F18">
        <w:rPr>
          <w:rFonts w:ascii="Times New Roman" w:hAnsi="Times New Roman"/>
          <w:b/>
          <w:color w:val="000000"/>
          <w:sz w:val="28"/>
          <w:szCs w:val="28"/>
        </w:rPr>
        <w:t xml:space="preserve">в </w:t>
      </w:r>
      <w:r w:rsidRPr="00284F18">
        <w:rPr>
          <w:rFonts w:ascii="Times New Roman" w:hAnsi="Times New Roman"/>
          <w:b/>
          <w:sz w:val="28"/>
          <w:szCs w:val="28"/>
        </w:rPr>
        <w:t>предос</w:t>
      </w:r>
      <w:r>
        <w:rPr>
          <w:rFonts w:ascii="Times New Roman" w:hAnsi="Times New Roman"/>
          <w:b/>
          <w:sz w:val="28"/>
          <w:szCs w:val="28"/>
        </w:rPr>
        <w:t>тавлении государственной услуги</w:t>
      </w:r>
    </w:p>
    <w:p w:rsidR="00D320BB" w:rsidRPr="00E935F8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3.8.1. </w:t>
      </w:r>
      <w:r w:rsidRPr="003F4FB0">
        <w:rPr>
          <w:rFonts w:ascii="Times New Roman" w:hAnsi="Times New Roman"/>
          <w:sz w:val="28"/>
          <w:szCs w:val="28"/>
        </w:rPr>
        <w:t>Юридическим фактом, являющимся</w:t>
      </w:r>
      <w:r>
        <w:rPr>
          <w:rFonts w:ascii="Times New Roman" w:hAnsi="Times New Roman"/>
          <w:sz w:val="28"/>
          <w:szCs w:val="28"/>
        </w:rPr>
        <w:t xml:space="preserve"> основанием для начала процедуры отказа в предоставлении государственной услуги, </w:t>
      </w:r>
      <w:r w:rsidRPr="00E935F8">
        <w:rPr>
          <w:rFonts w:ascii="Times New Roman" w:hAnsi="Times New Roman"/>
          <w:sz w:val="28"/>
          <w:szCs w:val="28"/>
        </w:rPr>
        <w:t>является наличие оснований для отказа в предос</w:t>
      </w:r>
      <w:r>
        <w:rPr>
          <w:rFonts w:ascii="Times New Roman" w:hAnsi="Times New Roman"/>
          <w:sz w:val="28"/>
          <w:szCs w:val="28"/>
        </w:rPr>
        <w:t xml:space="preserve">тавлении государственной услуги, </w:t>
      </w:r>
      <w:r w:rsidRPr="00714C97">
        <w:rPr>
          <w:rFonts w:ascii="Times New Roman" w:hAnsi="Times New Roman"/>
          <w:sz w:val="28"/>
          <w:szCs w:val="28"/>
        </w:rPr>
        <w:t>указанны</w:t>
      </w:r>
      <w:r>
        <w:rPr>
          <w:rFonts w:ascii="Times New Roman" w:hAnsi="Times New Roman"/>
          <w:sz w:val="28"/>
          <w:szCs w:val="28"/>
        </w:rPr>
        <w:t>х в подпункте 2.9.2 пункта 2.9 Административного регламента.</w:t>
      </w:r>
    </w:p>
    <w:p w:rsidR="00D320BB" w:rsidRPr="00BF0938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3.8.2. </w:t>
      </w:r>
      <w:r w:rsidRPr="00BF0938">
        <w:rPr>
          <w:rFonts w:ascii="Times New Roman" w:hAnsi="Times New Roman"/>
          <w:sz w:val="28"/>
          <w:szCs w:val="28"/>
        </w:rPr>
        <w:t xml:space="preserve">При наличии оснований, указанных в подпункте 2.9.2 пункта 2.9 Административного регламента, должностное лицо, ответственное за предоставление государственной услуги, подготавливает проект решения об отказе в предоставлении государственной услуги с указанием оснований и ссылкой на нормы законодательства Российской Федерации </w:t>
      </w:r>
      <w:r>
        <w:rPr>
          <w:rFonts w:ascii="Times New Roman" w:hAnsi="Times New Roman"/>
          <w:sz w:val="28"/>
          <w:szCs w:val="28"/>
        </w:rPr>
        <w:t>по форме согласно Приложению № 5</w:t>
      </w:r>
      <w:r w:rsidRPr="00BF0938">
        <w:rPr>
          <w:rFonts w:ascii="Times New Roman" w:hAnsi="Times New Roman"/>
          <w:sz w:val="28"/>
          <w:szCs w:val="28"/>
        </w:rPr>
        <w:t xml:space="preserve"> к Административному регламенту, подписывает проект решения об отказе в предоставлении государственной услуги, формирует проект уведомления об отказе в предоставлении государственной услуги </w:t>
      </w:r>
      <w:r>
        <w:rPr>
          <w:rFonts w:ascii="Times New Roman" w:hAnsi="Times New Roman"/>
          <w:sz w:val="28"/>
          <w:szCs w:val="28"/>
        </w:rPr>
        <w:t>по форме согласно Приложению № 6</w:t>
      </w:r>
      <w:r w:rsidRPr="00BF0938"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</w:p>
    <w:p w:rsidR="00D320BB" w:rsidRPr="00581B0F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Максимальный срок выполнения действия составляет 15 мин</w:t>
      </w:r>
      <w:r>
        <w:rPr>
          <w:rFonts w:ascii="Times New Roman" w:hAnsi="Times New Roman"/>
          <w:sz w:val="28"/>
          <w:szCs w:val="28"/>
        </w:rPr>
        <w:t>ут</w:t>
      </w:r>
      <w:r w:rsidRPr="00581B0F">
        <w:rPr>
          <w:rFonts w:ascii="Times New Roman" w:hAnsi="Times New Roman"/>
          <w:sz w:val="28"/>
          <w:szCs w:val="28"/>
        </w:rPr>
        <w:t>.</w:t>
      </w:r>
    </w:p>
    <w:p w:rsidR="00D320BB" w:rsidRPr="00332B74" w:rsidRDefault="00D320BB" w:rsidP="00F329EB">
      <w:pPr>
        <w:tabs>
          <w:tab w:val="left" w:pos="0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3.8.3. </w:t>
      </w:r>
      <w:r w:rsidRPr="00332B74">
        <w:rPr>
          <w:rFonts w:ascii="Times New Roman" w:hAnsi="Times New Roman"/>
          <w:sz w:val="28"/>
          <w:szCs w:val="28"/>
        </w:rPr>
        <w:t>Должностное лицо, ответственное за предоставление государственной услуги, передает документы заявителя, проект решения об отказе в предоставлении государственной услуги и проект уведомления об отказе в предоставлении государственной услуги начальнику организационного отдела Управления.</w:t>
      </w:r>
    </w:p>
    <w:p w:rsidR="00D320BB" w:rsidRPr="00581B0F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Максимальный срок выполнения действия составляет 5 минут.</w:t>
      </w:r>
    </w:p>
    <w:p w:rsidR="00D320BB" w:rsidRPr="00216DE0" w:rsidRDefault="00D320BB" w:rsidP="00F329EB">
      <w:pPr>
        <w:pStyle w:val="ListParagraph"/>
        <w:numPr>
          <w:ilvl w:val="2"/>
          <w:numId w:val="12"/>
        </w:numPr>
        <w:tabs>
          <w:tab w:val="left" w:pos="0"/>
          <w:tab w:val="left" w:pos="1560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6DE0">
        <w:rPr>
          <w:rFonts w:ascii="Times New Roman" w:hAnsi="Times New Roman"/>
          <w:sz w:val="28"/>
          <w:szCs w:val="28"/>
        </w:rPr>
        <w:t>Начальник организационного отдела Управления проверяет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6DE0">
        <w:rPr>
          <w:rFonts w:ascii="Times New Roman" w:hAnsi="Times New Roman"/>
          <w:sz w:val="28"/>
          <w:szCs w:val="28"/>
        </w:rPr>
        <w:t>правильность и обоснованность составления проекта решения об отказе в предоставлении государственной услуги и проекта уведомления об отказе в предоставлении государственной услуги.</w:t>
      </w:r>
    </w:p>
    <w:p w:rsidR="00D320BB" w:rsidRPr="00581B0F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Максимальный срок выполнения действия составляет </w:t>
      </w:r>
      <w:r>
        <w:rPr>
          <w:rFonts w:ascii="Times New Roman" w:hAnsi="Times New Roman"/>
          <w:sz w:val="28"/>
          <w:szCs w:val="28"/>
        </w:rPr>
        <w:t>1</w:t>
      </w:r>
      <w:r w:rsidRPr="00581B0F">
        <w:rPr>
          <w:rFonts w:ascii="Times New Roman" w:hAnsi="Times New Roman"/>
          <w:sz w:val="28"/>
          <w:szCs w:val="28"/>
        </w:rPr>
        <w:t>0 минут.</w:t>
      </w:r>
    </w:p>
    <w:p w:rsidR="00D320BB" w:rsidRPr="001924A1" w:rsidRDefault="00D320BB" w:rsidP="00F329EB">
      <w:pPr>
        <w:tabs>
          <w:tab w:val="left" w:pos="1418"/>
          <w:tab w:val="left" w:pos="1560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1924A1">
        <w:rPr>
          <w:rFonts w:ascii="Times New Roman" w:hAnsi="Times New Roman"/>
          <w:sz w:val="28"/>
          <w:szCs w:val="28"/>
        </w:rPr>
        <w:t>.5. При подтверждении правильности составления подготовленного проекта решения об отказе в предоставлении государственной услуги, правильного составления проекта уведомления об отказе в предоставлении государственной услуги начальник организационного отдела Управления передает документы заявителя, проект решения об отказе в предоставлении государственной услуги, проект уведомления об отказе в предоставлении государственной услуги начальнику Управления (уполномоченному лицу) для подписания.</w:t>
      </w:r>
    </w:p>
    <w:p w:rsidR="00D320BB" w:rsidRPr="00581B0F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При наличии замечаний начальник организационного отдела Управления возвращает проект решения об отказе в </w:t>
      </w:r>
      <w:r>
        <w:rPr>
          <w:rFonts w:ascii="Times New Roman" w:hAnsi="Times New Roman"/>
          <w:sz w:val="28"/>
          <w:szCs w:val="28"/>
        </w:rPr>
        <w:t>предоставлении государственной услуги</w:t>
      </w:r>
      <w:r w:rsidRPr="00581B0F">
        <w:rPr>
          <w:rFonts w:ascii="Times New Roman" w:hAnsi="Times New Roman"/>
          <w:sz w:val="28"/>
          <w:szCs w:val="28"/>
        </w:rPr>
        <w:t xml:space="preserve"> и проект уведомления об отказе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581B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предоставлении государственной услуги вместе с </w:t>
      </w:r>
      <w:r w:rsidRPr="00581B0F">
        <w:rPr>
          <w:rFonts w:ascii="Times New Roman" w:hAnsi="Times New Roman"/>
          <w:sz w:val="28"/>
          <w:szCs w:val="28"/>
        </w:rPr>
        <w:t>документами заявителя должностному лицу</w:t>
      </w:r>
      <w:r>
        <w:rPr>
          <w:rFonts w:ascii="Times New Roman" w:hAnsi="Times New Roman"/>
          <w:sz w:val="28"/>
          <w:szCs w:val="28"/>
        </w:rPr>
        <w:t xml:space="preserve">, ответственному за предоставление </w:t>
      </w:r>
      <w:r w:rsidRPr="00581B0F">
        <w:rPr>
          <w:rFonts w:ascii="Times New Roman" w:hAnsi="Times New Roman"/>
          <w:sz w:val="28"/>
          <w:szCs w:val="28"/>
        </w:rPr>
        <w:t>государственной услуги</w:t>
      </w:r>
      <w:r>
        <w:rPr>
          <w:rFonts w:ascii="Times New Roman" w:hAnsi="Times New Roman"/>
          <w:sz w:val="28"/>
          <w:szCs w:val="28"/>
        </w:rPr>
        <w:t>,</w:t>
      </w:r>
      <w:r w:rsidRPr="00581B0F">
        <w:rPr>
          <w:rFonts w:ascii="Times New Roman" w:hAnsi="Times New Roman"/>
          <w:sz w:val="28"/>
          <w:szCs w:val="28"/>
        </w:rPr>
        <w:t xml:space="preserve"> для устранения замечаний.</w:t>
      </w:r>
    </w:p>
    <w:p w:rsidR="00D320BB" w:rsidRPr="00581B0F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Максимальный срок выполнения действия составляет 10 минут.</w:t>
      </w:r>
    </w:p>
    <w:p w:rsidR="00D320BB" w:rsidRPr="00216DE0" w:rsidRDefault="00D320BB" w:rsidP="00F329EB">
      <w:pPr>
        <w:tabs>
          <w:tab w:val="left" w:pos="0"/>
          <w:tab w:val="left" w:pos="1560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3.8.6.</w:t>
      </w:r>
      <w:r w:rsidRPr="00216DE0">
        <w:rPr>
          <w:rFonts w:ascii="Times New Roman" w:hAnsi="Times New Roman"/>
          <w:sz w:val="28"/>
          <w:szCs w:val="28"/>
        </w:rPr>
        <w:t>В случае возврата начальником организационного отдела Управления документов заявителя, проекта решения об отказе в предоставлении государственной услуги и проекта уведомления об отказе в предоставлении государственной услуги, должностное лицо, ответственное за предоставление государственной услуги, устраняет допущенные ошибки и вновь передает указанные документы начальнику организационного отдела Управления.</w:t>
      </w:r>
    </w:p>
    <w:p w:rsidR="00D320BB" w:rsidRPr="00581B0F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Максимальный срок выполнения действия составляет 10 минут.</w:t>
      </w:r>
    </w:p>
    <w:p w:rsidR="00D320BB" w:rsidRPr="00216DE0" w:rsidRDefault="00D320BB" w:rsidP="00F329EB">
      <w:pPr>
        <w:pStyle w:val="ListParagraph"/>
        <w:numPr>
          <w:ilvl w:val="2"/>
          <w:numId w:val="13"/>
        </w:numPr>
        <w:tabs>
          <w:tab w:val="left" w:pos="0"/>
          <w:tab w:val="left" w:pos="1560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6DE0">
        <w:rPr>
          <w:rFonts w:ascii="Times New Roman" w:hAnsi="Times New Roman"/>
          <w:sz w:val="28"/>
          <w:szCs w:val="28"/>
        </w:rPr>
        <w:t>Начальник Управления подписывает проект решения об отказе в предоставлении государственной услуги и</w:t>
      </w:r>
      <w:r>
        <w:rPr>
          <w:rFonts w:ascii="Times New Roman" w:hAnsi="Times New Roman"/>
          <w:sz w:val="28"/>
          <w:szCs w:val="28"/>
        </w:rPr>
        <w:t xml:space="preserve"> проект уведомления об отказе в </w:t>
      </w:r>
      <w:r w:rsidRPr="00216DE0">
        <w:rPr>
          <w:rFonts w:ascii="Times New Roman" w:hAnsi="Times New Roman"/>
          <w:sz w:val="28"/>
          <w:szCs w:val="28"/>
        </w:rPr>
        <w:t>предоставлении государственной услуги.</w:t>
      </w:r>
    </w:p>
    <w:p w:rsidR="00D320BB" w:rsidRPr="00581B0F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Максимальный срок выполнения действия составляет 10 минут.</w:t>
      </w:r>
    </w:p>
    <w:p w:rsidR="00D320BB" w:rsidRPr="00581B0F" w:rsidRDefault="00D320BB" w:rsidP="00F329EB">
      <w:pPr>
        <w:pStyle w:val="ListParagraph"/>
        <w:numPr>
          <w:ilvl w:val="2"/>
          <w:numId w:val="13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Подписанное и заверен</w:t>
      </w:r>
      <w:r>
        <w:rPr>
          <w:rFonts w:ascii="Times New Roman" w:hAnsi="Times New Roman"/>
          <w:sz w:val="28"/>
          <w:szCs w:val="28"/>
        </w:rPr>
        <w:t>ное печатью решение об отказе в предоставлении государственной услуги</w:t>
      </w:r>
      <w:r w:rsidRPr="00581B0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уведомление об отказе в предоставлении государственной услуги</w:t>
      </w:r>
      <w:r w:rsidRPr="00581B0F">
        <w:rPr>
          <w:rFonts w:ascii="Times New Roman" w:hAnsi="Times New Roman"/>
          <w:sz w:val="28"/>
          <w:szCs w:val="28"/>
        </w:rPr>
        <w:t xml:space="preserve"> вместе с документами заявителя передается начальником Управления должн</w:t>
      </w:r>
      <w:r>
        <w:rPr>
          <w:rFonts w:ascii="Times New Roman" w:hAnsi="Times New Roman"/>
          <w:sz w:val="28"/>
          <w:szCs w:val="28"/>
        </w:rPr>
        <w:t>остному лицу, ответственному за </w:t>
      </w:r>
      <w:r w:rsidRPr="00581B0F">
        <w:rPr>
          <w:rFonts w:ascii="Times New Roman" w:hAnsi="Times New Roman"/>
          <w:sz w:val="28"/>
          <w:szCs w:val="28"/>
        </w:rPr>
        <w:t>делопроизводство Управления.</w:t>
      </w:r>
    </w:p>
    <w:p w:rsidR="00D320BB" w:rsidRPr="00581B0F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Максимальный срок выполнения действия составляет 5 минут.</w:t>
      </w:r>
    </w:p>
    <w:p w:rsidR="00D320BB" w:rsidRPr="00CD0506" w:rsidRDefault="00D320BB" w:rsidP="00F329EB">
      <w:pPr>
        <w:pStyle w:val="ListParagraph"/>
        <w:numPr>
          <w:ilvl w:val="2"/>
          <w:numId w:val="13"/>
        </w:numPr>
        <w:tabs>
          <w:tab w:val="left" w:pos="0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D0506">
        <w:rPr>
          <w:rFonts w:ascii="Times New Roman" w:hAnsi="Times New Roman"/>
          <w:sz w:val="28"/>
          <w:szCs w:val="28"/>
        </w:rPr>
        <w:t xml:space="preserve">Должностное лицо, ответственное за предоставление государственной услуги, вручает заявителю уведомление об отказе, прилагаемые документы и производит запись об отказе в предоставлении государственной услуги в Журнале регистрации заявлений граждан, обратившихся для присвоения звания «Ветеран труда». </w:t>
      </w:r>
    </w:p>
    <w:p w:rsidR="00D320BB" w:rsidRDefault="00D320BB" w:rsidP="00F329EB">
      <w:pPr>
        <w:pStyle w:val="ListParagraph"/>
        <w:tabs>
          <w:tab w:val="left" w:pos="1418"/>
          <w:tab w:val="left" w:pos="1560"/>
        </w:tabs>
        <w:spacing w:after="0"/>
        <w:ind w:left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Максимальный срок выполнения действия составляет </w:t>
      </w:r>
      <w:r>
        <w:rPr>
          <w:rFonts w:ascii="Times New Roman" w:hAnsi="Times New Roman"/>
          <w:sz w:val="28"/>
          <w:szCs w:val="28"/>
        </w:rPr>
        <w:t>5</w:t>
      </w:r>
      <w:r w:rsidRPr="00581B0F">
        <w:rPr>
          <w:rFonts w:ascii="Times New Roman" w:hAnsi="Times New Roman"/>
          <w:sz w:val="28"/>
          <w:szCs w:val="28"/>
        </w:rPr>
        <w:t xml:space="preserve"> минут.</w:t>
      </w:r>
    </w:p>
    <w:p w:rsidR="00D320BB" w:rsidRPr="00461745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3.8.10. </w:t>
      </w:r>
      <w:r w:rsidRPr="00461745">
        <w:rPr>
          <w:rFonts w:ascii="Times New Roman" w:hAnsi="Times New Roman"/>
          <w:sz w:val="28"/>
          <w:szCs w:val="28"/>
        </w:rPr>
        <w:t xml:space="preserve">Общий максимальный срок </w:t>
      </w:r>
      <w:r>
        <w:rPr>
          <w:rFonts w:ascii="Times New Roman" w:hAnsi="Times New Roman"/>
          <w:sz w:val="28"/>
          <w:szCs w:val="28"/>
        </w:rPr>
        <w:t xml:space="preserve">выполнения </w:t>
      </w:r>
      <w:r w:rsidRPr="00461745">
        <w:rPr>
          <w:rFonts w:ascii="Times New Roman" w:hAnsi="Times New Roman"/>
          <w:sz w:val="28"/>
          <w:szCs w:val="28"/>
        </w:rPr>
        <w:t>админист</w:t>
      </w:r>
      <w:r>
        <w:rPr>
          <w:rFonts w:ascii="Times New Roman" w:hAnsi="Times New Roman"/>
          <w:sz w:val="28"/>
          <w:szCs w:val="28"/>
        </w:rPr>
        <w:t>ративной процедуры составляет 55</w:t>
      </w:r>
      <w:r w:rsidRPr="00461745">
        <w:rPr>
          <w:rFonts w:ascii="Times New Roman" w:hAnsi="Times New Roman"/>
          <w:sz w:val="28"/>
          <w:szCs w:val="28"/>
        </w:rPr>
        <w:t xml:space="preserve"> минут.</w:t>
      </w:r>
    </w:p>
    <w:p w:rsidR="00D320BB" w:rsidRPr="00F96ADF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3.8.11. </w:t>
      </w:r>
      <w:r w:rsidRPr="00F96ADF">
        <w:rPr>
          <w:rFonts w:ascii="Times New Roman" w:hAnsi="Times New Roman"/>
          <w:sz w:val="28"/>
          <w:szCs w:val="28"/>
        </w:rPr>
        <w:t xml:space="preserve">Критерием </w:t>
      </w:r>
      <w:r>
        <w:rPr>
          <w:rFonts w:ascii="Times New Roman" w:hAnsi="Times New Roman"/>
          <w:sz w:val="28"/>
          <w:szCs w:val="28"/>
        </w:rPr>
        <w:t>принятия решения</w:t>
      </w:r>
      <w:r w:rsidRPr="00F96ADF">
        <w:rPr>
          <w:rFonts w:ascii="Times New Roman" w:hAnsi="Times New Roman"/>
          <w:sz w:val="28"/>
          <w:szCs w:val="28"/>
        </w:rPr>
        <w:t xml:space="preserve"> является наличие оснований для отказа в предоставлении государственной услуги. </w:t>
      </w:r>
    </w:p>
    <w:p w:rsidR="00D320BB" w:rsidRPr="00F83820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3.8.12. Результатом </w:t>
      </w:r>
      <w:r w:rsidRPr="00F83820">
        <w:rPr>
          <w:rFonts w:ascii="Times New Roman" w:hAnsi="Times New Roman"/>
          <w:sz w:val="28"/>
          <w:szCs w:val="28"/>
        </w:rPr>
        <w:t>администрати</w:t>
      </w:r>
      <w:r>
        <w:rPr>
          <w:rFonts w:ascii="Times New Roman" w:hAnsi="Times New Roman"/>
          <w:sz w:val="28"/>
          <w:szCs w:val="28"/>
        </w:rPr>
        <w:t>вной процедуры является отказ в </w:t>
      </w:r>
      <w:r w:rsidRPr="00F83820">
        <w:rPr>
          <w:rFonts w:ascii="Times New Roman" w:hAnsi="Times New Roman"/>
          <w:sz w:val="28"/>
          <w:szCs w:val="28"/>
        </w:rPr>
        <w:t xml:space="preserve">предоставлении государственной </w:t>
      </w:r>
      <w:r>
        <w:rPr>
          <w:rFonts w:ascii="Times New Roman" w:hAnsi="Times New Roman"/>
          <w:sz w:val="28"/>
          <w:szCs w:val="28"/>
        </w:rPr>
        <w:t>услуги с уведомлением заявителя об отказе в </w:t>
      </w:r>
      <w:r w:rsidRPr="00F83820">
        <w:rPr>
          <w:rFonts w:ascii="Times New Roman" w:hAnsi="Times New Roman"/>
          <w:sz w:val="28"/>
          <w:szCs w:val="28"/>
        </w:rPr>
        <w:t xml:space="preserve">предоставлении государственной </w:t>
      </w:r>
      <w:r>
        <w:rPr>
          <w:rFonts w:ascii="Times New Roman" w:hAnsi="Times New Roman"/>
          <w:sz w:val="28"/>
          <w:szCs w:val="28"/>
        </w:rPr>
        <w:t>услуги.</w:t>
      </w:r>
    </w:p>
    <w:p w:rsidR="00D320BB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3.8.13. Способом фиксации результата</w:t>
      </w:r>
      <w:r w:rsidRPr="00F83820">
        <w:rPr>
          <w:rFonts w:ascii="Times New Roman" w:hAnsi="Times New Roman"/>
          <w:sz w:val="28"/>
          <w:szCs w:val="28"/>
        </w:rPr>
        <w:t xml:space="preserve"> административной процед</w:t>
      </w:r>
      <w:r>
        <w:rPr>
          <w:rFonts w:ascii="Times New Roman" w:hAnsi="Times New Roman"/>
          <w:sz w:val="28"/>
          <w:szCs w:val="28"/>
        </w:rPr>
        <w:t>уры является направление заявителю уведомления об отказе.</w:t>
      </w:r>
      <w:r w:rsidRPr="00F83820">
        <w:rPr>
          <w:rFonts w:ascii="Times New Roman" w:hAnsi="Times New Roman"/>
          <w:sz w:val="28"/>
          <w:szCs w:val="28"/>
        </w:rPr>
        <w:t xml:space="preserve"> </w:t>
      </w:r>
    </w:p>
    <w:p w:rsidR="00D320BB" w:rsidRPr="00166BF3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3.9</w:t>
      </w:r>
      <w:r w:rsidRPr="00166BF3">
        <w:rPr>
          <w:rFonts w:ascii="Times New Roman" w:hAnsi="Times New Roman"/>
          <w:b/>
          <w:sz w:val="28"/>
          <w:szCs w:val="28"/>
        </w:rPr>
        <w:t>.</w:t>
      </w:r>
      <w:r w:rsidRPr="00166BF3">
        <w:rPr>
          <w:rFonts w:ascii="Times New Roman" w:hAnsi="Times New Roman"/>
          <w:b/>
          <w:sz w:val="28"/>
          <w:szCs w:val="28"/>
        </w:rPr>
        <w:tab/>
        <w:t xml:space="preserve">Особенности выполнения административных процедур (действий) в электронной форме </w:t>
      </w:r>
    </w:p>
    <w:p w:rsidR="00D320BB" w:rsidRPr="00F83820" w:rsidRDefault="00D320BB" w:rsidP="00F329EB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66BF3">
        <w:rPr>
          <w:rFonts w:ascii="Times New Roman" w:hAnsi="Times New Roman"/>
          <w:sz w:val="28"/>
          <w:szCs w:val="28"/>
        </w:rPr>
        <w:t>Государственная услуга в электронной форме не предоставляется</w:t>
      </w:r>
      <w:r>
        <w:rPr>
          <w:rFonts w:ascii="Times New Roman" w:hAnsi="Times New Roman"/>
          <w:sz w:val="28"/>
          <w:szCs w:val="28"/>
        </w:rPr>
        <w:t>.</w:t>
      </w:r>
    </w:p>
    <w:p w:rsidR="00D320BB" w:rsidRPr="00714C97" w:rsidRDefault="00D320BB" w:rsidP="002C6C03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20BB" w:rsidRPr="003F4FB0" w:rsidRDefault="00D320BB" w:rsidP="009A6D6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3F4FB0">
        <w:rPr>
          <w:rFonts w:ascii="Times New Roman" w:hAnsi="Times New Roman"/>
          <w:b/>
          <w:sz w:val="28"/>
          <w:szCs w:val="28"/>
        </w:rPr>
        <w:t>. ФОРМЫ КОНТРОЛЯ ЗА ИСПОЛНЕНИЕМ</w:t>
      </w:r>
    </w:p>
    <w:p w:rsidR="00D320BB" w:rsidRDefault="00D320BB" w:rsidP="009A6D6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F4FB0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D320BB" w:rsidRPr="003F4FB0" w:rsidRDefault="00D320BB" w:rsidP="009A6D6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20BB" w:rsidRPr="00581B0F" w:rsidRDefault="00D320BB" w:rsidP="00F329EB">
      <w:pPr>
        <w:pStyle w:val="ListParagraph"/>
        <w:numPr>
          <w:ilvl w:val="1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Порядок осуществления тек</w:t>
      </w:r>
      <w:r>
        <w:rPr>
          <w:rFonts w:ascii="Times New Roman" w:hAnsi="Times New Roman"/>
          <w:b/>
          <w:sz w:val="28"/>
          <w:szCs w:val="28"/>
        </w:rPr>
        <w:t>ущего контроля за соблюдением и </w:t>
      </w:r>
      <w:r w:rsidRPr="00581B0F">
        <w:rPr>
          <w:rFonts w:ascii="Times New Roman" w:hAnsi="Times New Roman"/>
          <w:b/>
          <w:sz w:val="28"/>
          <w:szCs w:val="28"/>
        </w:rPr>
        <w:t>исполнением ответственными должностными лицами Управления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D320BB" w:rsidRPr="00581B0F" w:rsidRDefault="00D320BB" w:rsidP="00F329EB">
      <w:pPr>
        <w:pStyle w:val="ListParagraph"/>
        <w:numPr>
          <w:ilvl w:val="2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государственной услуги, осуществляет </w:t>
      </w:r>
      <w:r>
        <w:rPr>
          <w:rFonts w:ascii="Times New Roman" w:hAnsi="Times New Roman"/>
          <w:sz w:val="28"/>
          <w:szCs w:val="28"/>
        </w:rPr>
        <w:t>начальник</w:t>
      </w:r>
      <w:r w:rsidRPr="00581B0F">
        <w:rPr>
          <w:rFonts w:ascii="Times New Roman" w:hAnsi="Times New Roman"/>
          <w:sz w:val="28"/>
          <w:szCs w:val="28"/>
        </w:rPr>
        <w:t xml:space="preserve"> Управления (уполномоченное лицо).</w:t>
      </w:r>
    </w:p>
    <w:p w:rsidR="00D320BB" w:rsidRPr="00581B0F" w:rsidRDefault="00D320BB" w:rsidP="00F329EB">
      <w:pPr>
        <w:pStyle w:val="ListParagraph"/>
        <w:numPr>
          <w:ilvl w:val="2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Текущий контроль осуществляется путем проведения проверок соблюдения и исполнения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D320BB" w:rsidRPr="00581B0F" w:rsidRDefault="00D320BB" w:rsidP="00F329EB">
      <w:pPr>
        <w:pStyle w:val="ListParagraph"/>
        <w:numPr>
          <w:ilvl w:val="1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Порядок и периоди</w:t>
      </w:r>
      <w:r>
        <w:rPr>
          <w:rFonts w:ascii="Times New Roman" w:hAnsi="Times New Roman"/>
          <w:b/>
          <w:sz w:val="28"/>
          <w:szCs w:val="28"/>
        </w:rPr>
        <w:t>чность осуществления плановых и </w:t>
      </w:r>
      <w:r w:rsidRPr="00581B0F">
        <w:rPr>
          <w:rFonts w:ascii="Times New Roman" w:hAnsi="Times New Roman"/>
          <w:b/>
          <w:sz w:val="28"/>
          <w:szCs w:val="28"/>
        </w:rPr>
        <w:t>внеплановых проверок полноты и качества предоставления государственной услуги, в том чи</w:t>
      </w:r>
      <w:r>
        <w:rPr>
          <w:rFonts w:ascii="Times New Roman" w:hAnsi="Times New Roman"/>
          <w:b/>
          <w:sz w:val="28"/>
          <w:szCs w:val="28"/>
        </w:rPr>
        <w:t>сле порядок и формы контроля за </w:t>
      </w:r>
      <w:r w:rsidRPr="00581B0F">
        <w:rPr>
          <w:rFonts w:ascii="Times New Roman" w:hAnsi="Times New Roman"/>
          <w:b/>
          <w:sz w:val="28"/>
          <w:szCs w:val="28"/>
        </w:rPr>
        <w:t>полнотой и качеством предоставления государственной ус</w:t>
      </w:r>
      <w:r>
        <w:rPr>
          <w:rFonts w:ascii="Times New Roman" w:hAnsi="Times New Roman"/>
          <w:b/>
          <w:sz w:val="28"/>
          <w:szCs w:val="28"/>
        </w:rPr>
        <w:t>луги</w:t>
      </w:r>
    </w:p>
    <w:p w:rsidR="00D320BB" w:rsidRPr="00581B0F" w:rsidRDefault="00D320BB" w:rsidP="00F329EB">
      <w:pPr>
        <w:pStyle w:val="ListParagraph"/>
        <w:numPr>
          <w:ilvl w:val="2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Контроль за полнотой и качеством предоставления государственной услуги осуществляется путем проведения плановых и внеплановых проверок.</w:t>
      </w:r>
    </w:p>
    <w:p w:rsidR="00D320BB" w:rsidRPr="00581B0F" w:rsidRDefault="00D320BB" w:rsidP="00F329EB">
      <w:pPr>
        <w:pStyle w:val="ListParagraph"/>
        <w:numPr>
          <w:ilvl w:val="2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Плановые проверки полноты и качества предоставления государственной услуги осуществляются на основании разрабатываемых Управлением ежегодных пл</w:t>
      </w:r>
      <w:r>
        <w:rPr>
          <w:rFonts w:ascii="Times New Roman" w:hAnsi="Times New Roman"/>
          <w:sz w:val="28"/>
          <w:szCs w:val="28"/>
        </w:rPr>
        <w:t>анов, утвержденных начальником</w:t>
      </w:r>
      <w:r w:rsidRPr="00581B0F">
        <w:rPr>
          <w:rFonts w:ascii="Times New Roman" w:hAnsi="Times New Roman"/>
          <w:sz w:val="28"/>
          <w:szCs w:val="28"/>
        </w:rPr>
        <w:t xml:space="preserve"> Управления, в</w:t>
      </w:r>
      <w:r>
        <w:rPr>
          <w:rFonts w:ascii="Times New Roman" w:hAnsi="Times New Roman"/>
          <w:sz w:val="28"/>
          <w:szCs w:val="28"/>
        </w:rPr>
        <w:t> </w:t>
      </w:r>
      <w:r w:rsidRPr="00581B0F">
        <w:rPr>
          <w:rFonts w:ascii="Times New Roman" w:hAnsi="Times New Roman"/>
          <w:sz w:val="28"/>
          <w:szCs w:val="28"/>
        </w:rPr>
        <w:t>форме документарной проверки и (или) выездной проверки в порядке, установленном законодательством Российской Федерации.</w:t>
      </w:r>
    </w:p>
    <w:p w:rsidR="00D320BB" w:rsidRPr="00581B0F" w:rsidRDefault="00D320BB" w:rsidP="00F329EB">
      <w:pPr>
        <w:pStyle w:val="ListParagraph"/>
        <w:numPr>
          <w:ilvl w:val="2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Внеплановые проверки проводятся в форме документарной проверки и (или) выездной проверки в порядке, установленном законодательством Российской Федерации.</w:t>
      </w:r>
    </w:p>
    <w:p w:rsidR="00D320BB" w:rsidRPr="00581B0F" w:rsidRDefault="00D320BB" w:rsidP="00F329EB">
      <w:pPr>
        <w:pStyle w:val="ListParagraph"/>
        <w:numPr>
          <w:ilvl w:val="2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D320BB" w:rsidRPr="00581B0F" w:rsidRDefault="00D320BB" w:rsidP="00F329EB">
      <w:pPr>
        <w:pStyle w:val="ListParagraph"/>
        <w:numPr>
          <w:ilvl w:val="2"/>
          <w:numId w:val="5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Результаты плановых и внеплановых проверок оформляются в виде акта, в котором отмечаются выявленные</w:t>
      </w:r>
      <w:r>
        <w:rPr>
          <w:rFonts w:ascii="Times New Roman" w:hAnsi="Times New Roman"/>
          <w:sz w:val="28"/>
          <w:szCs w:val="28"/>
        </w:rPr>
        <w:t xml:space="preserve"> недостатки и предложения по их </w:t>
      </w:r>
      <w:r w:rsidRPr="00581B0F">
        <w:rPr>
          <w:rFonts w:ascii="Times New Roman" w:hAnsi="Times New Roman"/>
          <w:sz w:val="28"/>
          <w:szCs w:val="28"/>
        </w:rPr>
        <w:t>устранению.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4.3. 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Должностные лица Управления, ответственные за осуществление административных процедур по предоставлению государственной услуги, несут установленную законодательством Российск</w:t>
      </w:r>
      <w:r>
        <w:rPr>
          <w:rFonts w:ascii="Times New Roman" w:hAnsi="Times New Roman"/>
          <w:sz w:val="28"/>
          <w:szCs w:val="28"/>
        </w:rPr>
        <w:t>ой Федерации ответственность за </w:t>
      </w:r>
      <w:r w:rsidRPr="00581B0F">
        <w:rPr>
          <w:rFonts w:ascii="Times New Roman" w:hAnsi="Times New Roman"/>
          <w:sz w:val="28"/>
          <w:szCs w:val="28"/>
        </w:rPr>
        <w:t>несоблюдение требований Администрат</w:t>
      </w:r>
      <w:r>
        <w:rPr>
          <w:rFonts w:ascii="Times New Roman" w:hAnsi="Times New Roman"/>
          <w:sz w:val="28"/>
          <w:szCs w:val="28"/>
        </w:rPr>
        <w:t>ивного регламента, за решения и </w:t>
      </w:r>
      <w:r w:rsidRPr="00581B0F">
        <w:rPr>
          <w:rFonts w:ascii="Times New Roman" w:hAnsi="Times New Roman"/>
          <w:sz w:val="28"/>
          <w:szCs w:val="28"/>
        </w:rPr>
        <w:t xml:space="preserve">действия (бездействие), принимаемые </w:t>
      </w:r>
      <w:r>
        <w:rPr>
          <w:rFonts w:ascii="Times New Roman" w:hAnsi="Times New Roman"/>
          <w:sz w:val="28"/>
          <w:szCs w:val="28"/>
        </w:rPr>
        <w:t xml:space="preserve">(осуществляемые) </w:t>
      </w:r>
      <w:r w:rsidRPr="00581B0F">
        <w:rPr>
          <w:rFonts w:ascii="Times New Roman" w:hAnsi="Times New Roman"/>
          <w:sz w:val="28"/>
          <w:szCs w:val="28"/>
        </w:rPr>
        <w:t>в ходе предоставления государственной услуги.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4.4. Порядок и формы контроля за предоставлением государственной услуги со стороны граждан, их объединений и организаций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4.4.1. Граждане, их объединения и организации, в случае выявления фактов нарушения порядка предоставления государственной услуги или ненадлежащего исполнения </w:t>
      </w:r>
      <w:r>
        <w:rPr>
          <w:rFonts w:ascii="Times New Roman" w:hAnsi="Times New Roman"/>
          <w:sz w:val="28"/>
          <w:szCs w:val="28"/>
        </w:rPr>
        <w:t>А</w:t>
      </w:r>
      <w:r w:rsidRPr="00581B0F">
        <w:rPr>
          <w:rFonts w:ascii="Times New Roman" w:hAnsi="Times New Roman"/>
          <w:sz w:val="28"/>
          <w:szCs w:val="28"/>
        </w:rPr>
        <w:t>дминистративного регламента</w:t>
      </w:r>
      <w:r>
        <w:rPr>
          <w:rFonts w:ascii="Times New Roman" w:hAnsi="Times New Roman"/>
          <w:sz w:val="28"/>
          <w:szCs w:val="28"/>
        </w:rPr>
        <w:t>, вправе обратиться с жалобой в </w:t>
      </w:r>
      <w:r w:rsidRPr="00581B0F">
        <w:rPr>
          <w:rFonts w:ascii="Times New Roman" w:hAnsi="Times New Roman"/>
          <w:sz w:val="28"/>
          <w:szCs w:val="28"/>
        </w:rPr>
        <w:t>органы и к должностным лицам, указанным в п</w:t>
      </w:r>
      <w:r>
        <w:rPr>
          <w:rFonts w:ascii="Times New Roman" w:hAnsi="Times New Roman"/>
          <w:sz w:val="28"/>
          <w:szCs w:val="28"/>
        </w:rPr>
        <w:t xml:space="preserve">ункте </w:t>
      </w:r>
      <w:r w:rsidRPr="00581B0F">
        <w:rPr>
          <w:rFonts w:ascii="Times New Roman" w:hAnsi="Times New Roman"/>
          <w:sz w:val="28"/>
          <w:szCs w:val="28"/>
        </w:rPr>
        <w:t>5.3 раздела </w:t>
      </w:r>
      <w:r w:rsidRPr="00581B0F">
        <w:rPr>
          <w:rFonts w:ascii="Times New Roman" w:hAnsi="Times New Roman"/>
          <w:sz w:val="28"/>
          <w:szCs w:val="28"/>
          <w:lang w:val="en-US"/>
        </w:rPr>
        <w:t>V</w:t>
      </w:r>
      <w:r w:rsidRPr="00581B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581B0F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D320BB" w:rsidRDefault="00D320BB" w:rsidP="00F329E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4.4.2. При обращении граждан,</w:t>
      </w:r>
      <w:r>
        <w:rPr>
          <w:rFonts w:ascii="Times New Roman" w:hAnsi="Times New Roman"/>
          <w:sz w:val="28"/>
          <w:szCs w:val="28"/>
        </w:rPr>
        <w:t xml:space="preserve"> их объединений и организаций к начальнику</w:t>
      </w:r>
      <w:r w:rsidRPr="00581B0F">
        <w:rPr>
          <w:rFonts w:ascii="Times New Roman" w:hAnsi="Times New Roman"/>
          <w:sz w:val="28"/>
          <w:szCs w:val="28"/>
        </w:rPr>
        <w:t xml:space="preserve"> Управления может быть соз</w:t>
      </w:r>
      <w:r>
        <w:rPr>
          <w:rFonts w:ascii="Times New Roman" w:hAnsi="Times New Roman"/>
          <w:sz w:val="28"/>
          <w:szCs w:val="28"/>
        </w:rPr>
        <w:t>дана комиссия с включением в ее </w:t>
      </w:r>
      <w:r w:rsidRPr="00581B0F">
        <w:rPr>
          <w:rFonts w:ascii="Times New Roman" w:hAnsi="Times New Roman"/>
          <w:sz w:val="28"/>
          <w:szCs w:val="28"/>
        </w:rPr>
        <w:t>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D320BB" w:rsidRDefault="00D320BB" w:rsidP="00C77F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0BB" w:rsidRDefault="00D320BB" w:rsidP="00C77F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20BB" w:rsidRPr="00581B0F" w:rsidRDefault="00D320BB" w:rsidP="00C77F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81B0F">
        <w:rPr>
          <w:rFonts w:ascii="Times New Roman" w:hAnsi="Times New Roman"/>
          <w:b/>
          <w:sz w:val="28"/>
          <w:szCs w:val="28"/>
        </w:rPr>
        <w:t xml:space="preserve">. ДОСУДЕБНЫЙ (ВНЕСУДЕБНЫЙ) ПОРЯДОК ОБЖАЛОВАНИЯ </w:t>
      </w:r>
    </w:p>
    <w:p w:rsidR="00D320BB" w:rsidRPr="00581B0F" w:rsidRDefault="00D320BB" w:rsidP="00C77F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РЕШЕНИЙ И ДЕЙСТВИЙ (БЕЗДЕЙСТВИЯ) УПРАВЛЕНИЯ, ПРЕДОСТАВЛЯЮЩЕГО ГОСУДАРСТВЕННУЮ УСЛУГУ, А ТАКЖЕ ЕГО ДОЛЖНОСТНЫХ ЛИЦ</w:t>
      </w:r>
    </w:p>
    <w:p w:rsidR="00D320BB" w:rsidRPr="00581B0F" w:rsidRDefault="00D320BB" w:rsidP="00C77F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0BB" w:rsidRPr="00581B0F" w:rsidRDefault="00D320BB" w:rsidP="00F329EB">
      <w:pPr>
        <w:pStyle w:val="ListParagraph"/>
        <w:numPr>
          <w:ilvl w:val="1"/>
          <w:numId w:val="3"/>
        </w:numPr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решений, осуществляемых (принятых) в ходе предоставления государственной услуги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5.1.1. Заявители имеют право на обжалование действий (бездействи</w:t>
      </w:r>
      <w:r>
        <w:rPr>
          <w:rFonts w:ascii="Times New Roman" w:hAnsi="Times New Roman"/>
          <w:sz w:val="28"/>
          <w:szCs w:val="28"/>
        </w:rPr>
        <w:t>я) и </w:t>
      </w:r>
      <w:r w:rsidRPr="00581B0F">
        <w:rPr>
          <w:rFonts w:ascii="Times New Roman" w:hAnsi="Times New Roman"/>
          <w:sz w:val="28"/>
          <w:szCs w:val="28"/>
        </w:rPr>
        <w:t xml:space="preserve">решений, </w:t>
      </w:r>
      <w:r>
        <w:rPr>
          <w:rFonts w:ascii="Times New Roman" w:hAnsi="Times New Roman"/>
          <w:sz w:val="28"/>
          <w:szCs w:val="28"/>
        </w:rPr>
        <w:t>осуществляемых (</w:t>
      </w:r>
      <w:r w:rsidRPr="00581B0F">
        <w:rPr>
          <w:rFonts w:ascii="Times New Roman" w:hAnsi="Times New Roman"/>
          <w:sz w:val="28"/>
          <w:szCs w:val="28"/>
        </w:rPr>
        <w:t>принятых</w:t>
      </w:r>
      <w:r>
        <w:rPr>
          <w:rFonts w:ascii="Times New Roman" w:hAnsi="Times New Roman"/>
          <w:sz w:val="28"/>
          <w:szCs w:val="28"/>
        </w:rPr>
        <w:t>)</w:t>
      </w:r>
      <w:r w:rsidRPr="00581B0F">
        <w:rPr>
          <w:rFonts w:ascii="Times New Roman" w:hAnsi="Times New Roman"/>
          <w:sz w:val="28"/>
          <w:szCs w:val="28"/>
        </w:rPr>
        <w:t xml:space="preserve"> в ходе предоставления государственной услуги Управлением,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B0F">
        <w:rPr>
          <w:rFonts w:ascii="Times New Roman" w:hAnsi="Times New Roman"/>
          <w:sz w:val="28"/>
          <w:szCs w:val="28"/>
        </w:rPr>
        <w:t>его должностных лиц в досудебном (внесудебном) порядке.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5.1.2. Заявитель, в случае обжалования действий (бездействия) и решений, </w:t>
      </w:r>
      <w:r>
        <w:rPr>
          <w:rFonts w:ascii="Times New Roman" w:hAnsi="Times New Roman"/>
          <w:sz w:val="28"/>
          <w:szCs w:val="28"/>
        </w:rPr>
        <w:t>осуществляемых</w:t>
      </w:r>
      <w:r w:rsidRPr="00581B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581B0F">
        <w:rPr>
          <w:rFonts w:ascii="Times New Roman" w:hAnsi="Times New Roman"/>
          <w:sz w:val="28"/>
          <w:szCs w:val="28"/>
        </w:rPr>
        <w:t>принятых</w:t>
      </w:r>
      <w:r>
        <w:rPr>
          <w:rFonts w:ascii="Times New Roman" w:hAnsi="Times New Roman"/>
          <w:sz w:val="28"/>
          <w:szCs w:val="28"/>
        </w:rPr>
        <w:t>)</w:t>
      </w:r>
      <w:r w:rsidRPr="00581B0F">
        <w:rPr>
          <w:rFonts w:ascii="Times New Roman" w:hAnsi="Times New Roman"/>
          <w:sz w:val="28"/>
          <w:szCs w:val="28"/>
        </w:rPr>
        <w:t xml:space="preserve"> в ходе предоставления государственной услуги Управлением, а также его должностных лиц, имеет право обратиться в Управле</w:t>
      </w:r>
      <w:r>
        <w:rPr>
          <w:rFonts w:ascii="Times New Roman" w:hAnsi="Times New Roman"/>
          <w:sz w:val="28"/>
          <w:szCs w:val="28"/>
        </w:rPr>
        <w:t>ние или А</w:t>
      </w:r>
      <w:r w:rsidRPr="00581B0F">
        <w:rPr>
          <w:rFonts w:ascii="Times New Roman" w:hAnsi="Times New Roman"/>
          <w:sz w:val="28"/>
          <w:szCs w:val="28"/>
        </w:rPr>
        <w:t>дминистрацию с жалобой лично (устно) в соответствии с графиком приема или направить жалобу в письменной форме, в том чис</w:t>
      </w:r>
      <w:r>
        <w:rPr>
          <w:rFonts w:ascii="Times New Roman" w:hAnsi="Times New Roman"/>
          <w:sz w:val="28"/>
          <w:szCs w:val="28"/>
        </w:rPr>
        <w:t>ле на бумажном носителе либо по </w:t>
      </w:r>
      <w:r w:rsidRPr="00581B0F">
        <w:rPr>
          <w:rFonts w:ascii="Times New Roman" w:hAnsi="Times New Roman"/>
          <w:sz w:val="28"/>
          <w:szCs w:val="28"/>
        </w:rPr>
        <w:t>электронной почте.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5.1.3. Жалоба может быть направлена по почте, с использованием сети «Интерне</w:t>
      </w:r>
      <w:r>
        <w:rPr>
          <w:rFonts w:ascii="Times New Roman" w:hAnsi="Times New Roman"/>
          <w:sz w:val="28"/>
          <w:szCs w:val="28"/>
        </w:rPr>
        <w:t>т», официального сайта А</w:t>
      </w:r>
      <w:r w:rsidRPr="00581B0F">
        <w:rPr>
          <w:rFonts w:ascii="Times New Roman" w:hAnsi="Times New Roman"/>
          <w:sz w:val="28"/>
          <w:szCs w:val="28"/>
        </w:rPr>
        <w:t>дминистрации, а также может быть принята при личном приеме заявителя.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5.1.4. Жалоба должна содержать: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наименование Управления, предоставляющего государственную услугу, должность, фамилию, имя, отчество (последнее </w:t>
      </w:r>
      <w:r>
        <w:rPr>
          <w:rFonts w:ascii="Times New Roman" w:hAnsi="Times New Roman"/>
          <w:sz w:val="28"/>
          <w:szCs w:val="28"/>
        </w:rPr>
        <w:t xml:space="preserve">− </w:t>
      </w:r>
      <w:r w:rsidRPr="00581B0F">
        <w:rPr>
          <w:rFonts w:ascii="Times New Roman" w:hAnsi="Times New Roman"/>
          <w:sz w:val="28"/>
          <w:szCs w:val="28"/>
        </w:rPr>
        <w:t>при его наличии) должностного лица Управления, решения и действия (бездействие) которого обжалуются;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фамилию, имя, отчество (последнее</w:t>
      </w:r>
      <w:r>
        <w:rPr>
          <w:rFonts w:ascii="Times New Roman" w:hAnsi="Times New Roman"/>
          <w:sz w:val="28"/>
          <w:szCs w:val="28"/>
        </w:rPr>
        <w:t xml:space="preserve"> – при его наличии), сведения о </w:t>
      </w:r>
      <w:r w:rsidRPr="00581B0F">
        <w:rPr>
          <w:rFonts w:ascii="Times New Roman" w:hAnsi="Times New Roman"/>
          <w:sz w:val="28"/>
          <w:szCs w:val="28"/>
        </w:rPr>
        <w:t>месте жительства или месте пребывания заявителя,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Управления, предоставляющего государственную услугу, либо его должностного лица;</w:t>
      </w:r>
    </w:p>
    <w:p w:rsidR="00D320BB" w:rsidRPr="00581B0F" w:rsidRDefault="00D320BB" w:rsidP="00F329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доводы, на основании которых зая</w:t>
      </w:r>
      <w:r>
        <w:rPr>
          <w:rFonts w:ascii="Times New Roman" w:hAnsi="Times New Roman"/>
          <w:sz w:val="28"/>
          <w:szCs w:val="28"/>
        </w:rPr>
        <w:t>витель не согласен с решением и </w:t>
      </w:r>
      <w:r w:rsidRPr="00581B0F">
        <w:rPr>
          <w:rFonts w:ascii="Times New Roman" w:hAnsi="Times New Roman"/>
          <w:sz w:val="28"/>
          <w:szCs w:val="28"/>
        </w:rPr>
        <w:t>действием (бездействием) Управления, предоставляющего государственную услугу, либо 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B0F">
        <w:rPr>
          <w:rFonts w:ascii="Times New Roman" w:hAnsi="Times New Roman"/>
          <w:sz w:val="28"/>
          <w:szCs w:val="28"/>
        </w:rPr>
        <w:t xml:space="preserve">должностного лица. Заявителем могут быть представлены документы, </w:t>
      </w:r>
      <w:r>
        <w:rPr>
          <w:rFonts w:ascii="Times New Roman" w:hAnsi="Times New Roman"/>
          <w:sz w:val="28"/>
          <w:szCs w:val="28"/>
        </w:rPr>
        <w:t>подтверждающие доводы заявителя</w:t>
      </w:r>
      <w:r w:rsidRPr="00581B0F">
        <w:rPr>
          <w:rFonts w:ascii="Times New Roman" w:hAnsi="Times New Roman"/>
          <w:sz w:val="28"/>
          <w:szCs w:val="28"/>
        </w:rPr>
        <w:t xml:space="preserve"> либо их копии.</w:t>
      </w:r>
    </w:p>
    <w:p w:rsidR="00D320BB" w:rsidRPr="00581B0F" w:rsidRDefault="00D320BB" w:rsidP="00F329EB">
      <w:pPr>
        <w:spacing w:after="0"/>
        <w:ind w:left="709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5.2. Предмет жалобы</w:t>
      </w:r>
    </w:p>
    <w:p w:rsidR="00D320BB" w:rsidRPr="00581B0F" w:rsidRDefault="00D320BB" w:rsidP="00F329E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Предметом жалобы могут являться:</w:t>
      </w:r>
    </w:p>
    <w:p w:rsidR="00D320BB" w:rsidRPr="00581B0F" w:rsidRDefault="00D320BB" w:rsidP="00F329E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D320BB" w:rsidRPr="00581B0F" w:rsidRDefault="00D320BB" w:rsidP="00F329E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нарушение срока предоставления государственной услуги;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</w:t>
      </w:r>
      <w:r>
        <w:rPr>
          <w:rFonts w:ascii="Times New Roman" w:hAnsi="Times New Roman"/>
          <w:sz w:val="28"/>
          <w:szCs w:val="28"/>
        </w:rPr>
        <w:t>и актами Российской Федерации, А</w:t>
      </w:r>
      <w:r w:rsidRPr="00581B0F">
        <w:rPr>
          <w:rFonts w:ascii="Times New Roman" w:hAnsi="Times New Roman"/>
          <w:sz w:val="28"/>
          <w:szCs w:val="28"/>
        </w:rPr>
        <w:t>дминистрации для предоставления государственной услуги;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отказ в приеме документов, представление которых предусмотрено нормативными правовым</w:t>
      </w:r>
      <w:r>
        <w:rPr>
          <w:rFonts w:ascii="Times New Roman" w:hAnsi="Times New Roman"/>
          <w:sz w:val="28"/>
          <w:szCs w:val="28"/>
        </w:rPr>
        <w:t>и актами Российской Федерации, А</w:t>
      </w:r>
      <w:r w:rsidRPr="00581B0F">
        <w:rPr>
          <w:rFonts w:ascii="Times New Roman" w:hAnsi="Times New Roman"/>
          <w:sz w:val="28"/>
          <w:szCs w:val="28"/>
        </w:rPr>
        <w:t>дминистрации для предоставления государственной услуги;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отказ в предоставлении государственной у</w:t>
      </w:r>
      <w:r>
        <w:rPr>
          <w:rFonts w:ascii="Times New Roman" w:hAnsi="Times New Roman"/>
          <w:sz w:val="28"/>
          <w:szCs w:val="28"/>
        </w:rPr>
        <w:t>слуги, если основания отказа не </w:t>
      </w:r>
      <w:r w:rsidRPr="00581B0F">
        <w:rPr>
          <w:rFonts w:ascii="Times New Roman" w:hAnsi="Times New Roman"/>
          <w:sz w:val="28"/>
          <w:szCs w:val="28"/>
        </w:rPr>
        <w:t>предусмотрены федеральными законами и принятыми в соответствии с ними иными нормативными правовым</w:t>
      </w:r>
      <w:r>
        <w:rPr>
          <w:rFonts w:ascii="Times New Roman" w:hAnsi="Times New Roman"/>
          <w:sz w:val="28"/>
          <w:szCs w:val="28"/>
        </w:rPr>
        <w:t>и актами Российской Федерации, А</w:t>
      </w:r>
      <w:r w:rsidRPr="00581B0F">
        <w:rPr>
          <w:rFonts w:ascii="Times New Roman" w:hAnsi="Times New Roman"/>
          <w:sz w:val="28"/>
          <w:szCs w:val="28"/>
        </w:rPr>
        <w:t>дминистрации;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</w:t>
      </w:r>
      <w:r>
        <w:rPr>
          <w:rFonts w:ascii="Times New Roman" w:hAnsi="Times New Roman"/>
          <w:sz w:val="28"/>
          <w:szCs w:val="28"/>
        </w:rPr>
        <w:t>и актами Российской Федерации, А</w:t>
      </w:r>
      <w:r w:rsidRPr="00581B0F">
        <w:rPr>
          <w:rFonts w:ascii="Times New Roman" w:hAnsi="Times New Roman"/>
          <w:sz w:val="28"/>
          <w:szCs w:val="28"/>
        </w:rPr>
        <w:t>дминистрации;</w:t>
      </w:r>
    </w:p>
    <w:p w:rsidR="00D320BB" w:rsidRPr="005E575E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575E">
        <w:rPr>
          <w:rFonts w:ascii="Times New Roman" w:hAnsi="Times New Roman"/>
          <w:sz w:val="28"/>
          <w:szCs w:val="28"/>
        </w:rPr>
        <w:t>отказ Управления, предоставля</w:t>
      </w:r>
      <w:r>
        <w:rPr>
          <w:rFonts w:ascii="Times New Roman" w:hAnsi="Times New Roman"/>
          <w:sz w:val="28"/>
          <w:szCs w:val="28"/>
        </w:rPr>
        <w:t>ющего государственную услугу, в </w:t>
      </w:r>
      <w:r w:rsidRPr="005E575E">
        <w:rPr>
          <w:rFonts w:ascii="Times New Roman" w:hAnsi="Times New Roman"/>
          <w:sz w:val="28"/>
          <w:szCs w:val="28"/>
        </w:rPr>
        <w:t>исправлении допущенных опечаток и ошибок в 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 xml:space="preserve">5.3. Органы государственной власти и уполномоченные должностные лица, которым может быть адресована жалоба заявителя в досудебном </w:t>
      </w:r>
      <w:r>
        <w:rPr>
          <w:rFonts w:ascii="Times New Roman" w:hAnsi="Times New Roman"/>
          <w:b/>
          <w:sz w:val="28"/>
          <w:szCs w:val="28"/>
        </w:rPr>
        <w:t>(</w:t>
      </w:r>
      <w:r w:rsidRPr="00581B0F">
        <w:rPr>
          <w:rFonts w:ascii="Times New Roman" w:hAnsi="Times New Roman"/>
          <w:b/>
          <w:sz w:val="28"/>
          <w:szCs w:val="28"/>
        </w:rPr>
        <w:t>внесудебном) порядке</w:t>
      </w:r>
    </w:p>
    <w:p w:rsidR="00D320BB" w:rsidRPr="00581B0F" w:rsidRDefault="00D320BB" w:rsidP="00F329E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Жалоба заявителя может быть адресована:</w:t>
      </w:r>
    </w:p>
    <w:p w:rsidR="00D320BB" w:rsidRPr="00581B0F" w:rsidRDefault="00D320BB" w:rsidP="00F329EB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</w:t>
      </w:r>
      <w:r w:rsidRPr="00581B0F">
        <w:rPr>
          <w:rFonts w:ascii="Times New Roman" w:hAnsi="Times New Roman"/>
          <w:sz w:val="28"/>
          <w:szCs w:val="28"/>
        </w:rPr>
        <w:t xml:space="preserve"> Управления;</w:t>
      </w:r>
    </w:p>
    <w:p w:rsidR="00D320BB" w:rsidRPr="00581B0F" w:rsidRDefault="00D320BB" w:rsidP="00F329E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Главе администрации и (или) его заместителям.</w:t>
      </w:r>
    </w:p>
    <w:p w:rsidR="00D320BB" w:rsidRPr="006B4187" w:rsidRDefault="00D320BB" w:rsidP="00F329EB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5.4. </w:t>
      </w:r>
      <w:r w:rsidRPr="00581B0F">
        <w:rPr>
          <w:rFonts w:ascii="Times New Roman" w:hAnsi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D320BB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5.4.1. </w:t>
      </w:r>
      <w:r w:rsidRPr="00581B0F">
        <w:rPr>
          <w:rFonts w:ascii="Times New Roman" w:hAnsi="Times New Roman"/>
          <w:sz w:val="28"/>
          <w:szCs w:val="28"/>
        </w:rPr>
        <w:t>Основанием для начала процедуры досудебного (внесудебного) обжалования является поступление в Управление жалобы от заявителя или его уполномоченного лица.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5.4.2. </w:t>
      </w:r>
      <w:r w:rsidRPr="00581B0F">
        <w:rPr>
          <w:rFonts w:ascii="Times New Roman" w:hAnsi="Times New Roman"/>
          <w:sz w:val="28"/>
          <w:szCs w:val="28"/>
        </w:rPr>
        <w:t xml:space="preserve">Ответ на устную жалобу, поступившую на личном приеме Главы администрации, его заместителей, </w:t>
      </w:r>
      <w:r>
        <w:rPr>
          <w:rFonts w:ascii="Times New Roman" w:hAnsi="Times New Roman"/>
          <w:sz w:val="28"/>
          <w:szCs w:val="28"/>
        </w:rPr>
        <w:t>начальника Управления дается устно (с </w:t>
      </w:r>
      <w:r w:rsidRPr="00581B0F">
        <w:rPr>
          <w:rFonts w:ascii="Times New Roman" w:hAnsi="Times New Roman"/>
          <w:sz w:val="28"/>
          <w:szCs w:val="28"/>
        </w:rPr>
        <w:t>согласия заявителя) в ходе ли</w:t>
      </w:r>
      <w:r>
        <w:rPr>
          <w:rFonts w:ascii="Times New Roman" w:hAnsi="Times New Roman"/>
          <w:sz w:val="28"/>
          <w:szCs w:val="28"/>
        </w:rPr>
        <w:t>чного приема (если изложенные в </w:t>
      </w:r>
      <w:r w:rsidRPr="00581B0F">
        <w:rPr>
          <w:rFonts w:ascii="Times New Roman" w:hAnsi="Times New Roman"/>
          <w:sz w:val="28"/>
          <w:szCs w:val="28"/>
        </w:rPr>
        <w:t>устной жалобе факты и обстоятельства являются очевидными и не требуют дополнительной проверки), в остальных слу</w:t>
      </w:r>
      <w:r>
        <w:rPr>
          <w:rFonts w:ascii="Times New Roman" w:hAnsi="Times New Roman"/>
          <w:sz w:val="28"/>
          <w:szCs w:val="28"/>
        </w:rPr>
        <w:t>чаях дается письменный ответ по </w:t>
      </w:r>
      <w:r w:rsidRPr="00581B0F">
        <w:rPr>
          <w:rFonts w:ascii="Times New Roman" w:hAnsi="Times New Roman"/>
          <w:sz w:val="28"/>
          <w:szCs w:val="28"/>
        </w:rPr>
        <w:t xml:space="preserve">существу поставленных в жалобе вопросов </w:t>
      </w:r>
      <w:r>
        <w:rPr>
          <w:rFonts w:ascii="Times New Roman" w:hAnsi="Times New Roman"/>
          <w:sz w:val="28"/>
          <w:szCs w:val="28"/>
        </w:rPr>
        <w:t>в соответствии с установленным А</w:t>
      </w:r>
      <w:r w:rsidRPr="00581B0F">
        <w:rPr>
          <w:rFonts w:ascii="Times New Roman" w:hAnsi="Times New Roman"/>
          <w:sz w:val="28"/>
          <w:szCs w:val="28"/>
        </w:rPr>
        <w:t>дминистрацией порядком.</w:t>
      </w:r>
    </w:p>
    <w:p w:rsidR="00D320BB" w:rsidRPr="00581B0F" w:rsidRDefault="00D320BB" w:rsidP="00F329EB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>5.5. Сроки рассмотрения жалобы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Жалоба, поступившая в Управление, подлежит рассмотрению должностным лицом, наделенным полном</w:t>
      </w:r>
      <w:r>
        <w:rPr>
          <w:rFonts w:ascii="Times New Roman" w:hAnsi="Times New Roman"/>
          <w:sz w:val="28"/>
          <w:szCs w:val="28"/>
        </w:rPr>
        <w:t>очиями по рассмотрению жалоб, в течение 15</w:t>
      </w:r>
      <w:r w:rsidRPr="00581B0F">
        <w:rPr>
          <w:rFonts w:ascii="Times New Roman" w:hAnsi="Times New Roman"/>
          <w:sz w:val="28"/>
          <w:szCs w:val="28"/>
        </w:rPr>
        <w:t xml:space="preserve"> рабочих дней со дня ее регистрации, а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</w:t>
      </w:r>
      <w:r>
        <w:rPr>
          <w:rFonts w:ascii="Times New Roman" w:hAnsi="Times New Roman"/>
          <w:sz w:val="28"/>
          <w:szCs w:val="28"/>
        </w:rPr>
        <w:t>таких исправлений – в течение 5</w:t>
      </w:r>
      <w:r w:rsidRPr="00581B0F">
        <w:rPr>
          <w:rFonts w:ascii="Times New Roman" w:hAnsi="Times New Roman"/>
          <w:sz w:val="28"/>
          <w:szCs w:val="28"/>
        </w:rPr>
        <w:t xml:space="preserve">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D320BB" w:rsidRPr="00581B0F" w:rsidRDefault="00D320BB" w:rsidP="00F329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1B0F">
        <w:rPr>
          <w:rFonts w:ascii="Times New Roman" w:hAnsi="Times New Roman"/>
          <w:b/>
          <w:sz w:val="28"/>
          <w:szCs w:val="28"/>
          <w:lang w:eastAsia="ru-RU"/>
        </w:rPr>
        <w:t>5.6. Перечень оснований для приостановлени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я рассмотрения жалобы в случае, </w:t>
      </w:r>
      <w:r w:rsidRPr="00581B0F">
        <w:rPr>
          <w:rFonts w:ascii="Times New Roman" w:hAnsi="Times New Roman"/>
          <w:b/>
          <w:sz w:val="28"/>
          <w:szCs w:val="28"/>
          <w:lang w:eastAsia="ru-RU"/>
        </w:rPr>
        <w:t>если возможность приостановления предусмотрена законодательством Российской Федерации</w:t>
      </w:r>
    </w:p>
    <w:p w:rsidR="00D320BB" w:rsidRPr="00581B0F" w:rsidRDefault="00D320BB" w:rsidP="00F329EB">
      <w:pPr>
        <w:pStyle w:val="ConsPlusNormal"/>
        <w:spacing w:line="276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581B0F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законодательством Российской Федерации и нормативными пр</w:t>
      </w:r>
      <w:r>
        <w:rPr>
          <w:rFonts w:ascii="Times New Roman" w:hAnsi="Times New Roman" w:cs="Times New Roman"/>
          <w:sz w:val="28"/>
          <w:szCs w:val="28"/>
        </w:rPr>
        <w:t>авовыми актами Администрации не </w:t>
      </w:r>
      <w:r w:rsidRPr="00581B0F">
        <w:rPr>
          <w:rFonts w:ascii="Times New Roman" w:hAnsi="Times New Roman" w:cs="Times New Roman"/>
          <w:sz w:val="28"/>
          <w:szCs w:val="28"/>
        </w:rPr>
        <w:t>предусмотрены.</w:t>
      </w:r>
    </w:p>
    <w:p w:rsidR="00D320BB" w:rsidRPr="00581B0F" w:rsidRDefault="00D320BB" w:rsidP="00F329EB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581B0F">
        <w:rPr>
          <w:rFonts w:ascii="Times New Roman" w:hAnsi="Times New Roman"/>
          <w:b/>
          <w:sz w:val="28"/>
          <w:szCs w:val="28"/>
        </w:rPr>
        <w:t xml:space="preserve">5.7. Результат </w:t>
      </w:r>
      <w:r w:rsidRPr="00581B0F">
        <w:rPr>
          <w:rFonts w:ascii="Times New Roman" w:hAnsi="Times New Roman"/>
          <w:b/>
          <w:sz w:val="28"/>
          <w:szCs w:val="28"/>
          <w:lang w:eastAsia="ru-RU"/>
        </w:rPr>
        <w:t>рассмотрения жалобы</w:t>
      </w:r>
    </w:p>
    <w:p w:rsidR="00D320BB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5.7.1. По результатам рассмотрения </w:t>
      </w:r>
      <w:r>
        <w:rPr>
          <w:rFonts w:ascii="Times New Roman" w:hAnsi="Times New Roman"/>
          <w:sz w:val="28"/>
          <w:szCs w:val="28"/>
        </w:rPr>
        <w:t>жалобы Глава администрации, его заместители или начальник</w:t>
      </w:r>
      <w:r w:rsidRPr="00581B0F">
        <w:rPr>
          <w:rFonts w:ascii="Times New Roman" w:hAnsi="Times New Roman"/>
          <w:sz w:val="28"/>
          <w:szCs w:val="28"/>
        </w:rPr>
        <w:t xml:space="preserve"> Управления принимает одно из следующих решений</w:t>
      </w:r>
      <w:r>
        <w:rPr>
          <w:rFonts w:ascii="Times New Roman" w:hAnsi="Times New Roman"/>
          <w:sz w:val="28"/>
          <w:szCs w:val="28"/>
        </w:rPr>
        <w:t>: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 xml:space="preserve">решение об удовлетворении жалобы заявителя </w:t>
      </w:r>
      <w:r>
        <w:rPr>
          <w:rFonts w:ascii="Times New Roman" w:hAnsi="Times New Roman"/>
          <w:sz w:val="28"/>
          <w:szCs w:val="28"/>
        </w:rPr>
        <w:t>или его уполномоченного лица, о </w:t>
      </w:r>
      <w:r w:rsidRPr="00581B0F">
        <w:rPr>
          <w:rFonts w:ascii="Times New Roman" w:hAnsi="Times New Roman"/>
          <w:sz w:val="28"/>
          <w:szCs w:val="28"/>
        </w:rPr>
        <w:t>признании неправомерным обжалов</w:t>
      </w:r>
      <w:r>
        <w:rPr>
          <w:rFonts w:ascii="Times New Roman" w:hAnsi="Times New Roman"/>
          <w:sz w:val="28"/>
          <w:szCs w:val="28"/>
        </w:rPr>
        <w:t>анного действия (бездействия) и </w:t>
      </w:r>
      <w:r w:rsidRPr="00581B0F">
        <w:rPr>
          <w:rFonts w:ascii="Times New Roman" w:hAnsi="Times New Roman"/>
          <w:sz w:val="28"/>
          <w:szCs w:val="28"/>
        </w:rPr>
        <w:t>решения Управления, в том числе в форме отмены принятого решения, исправления допущенных органом, предоставляющим гос</w:t>
      </w:r>
      <w:r>
        <w:rPr>
          <w:rFonts w:ascii="Times New Roman" w:hAnsi="Times New Roman"/>
          <w:sz w:val="28"/>
          <w:szCs w:val="28"/>
        </w:rPr>
        <w:t>ударственную услугу, опечаток и </w:t>
      </w:r>
      <w:r w:rsidRPr="00581B0F">
        <w:rPr>
          <w:rFonts w:ascii="Times New Roman" w:hAnsi="Times New Roman"/>
          <w:sz w:val="28"/>
          <w:szCs w:val="28"/>
        </w:rPr>
        <w:t>ошибок в выданных в результате предоставления государственной услуги документах, возврата заявителю денежн</w:t>
      </w:r>
      <w:r>
        <w:rPr>
          <w:rFonts w:ascii="Times New Roman" w:hAnsi="Times New Roman"/>
          <w:sz w:val="28"/>
          <w:szCs w:val="28"/>
        </w:rPr>
        <w:t>ых средств, взимание которых не </w:t>
      </w:r>
      <w:r w:rsidRPr="00581B0F">
        <w:rPr>
          <w:rFonts w:ascii="Times New Roman" w:hAnsi="Times New Roman"/>
          <w:sz w:val="28"/>
          <w:szCs w:val="28"/>
        </w:rPr>
        <w:t>предусмотрено нормативными правовым</w:t>
      </w:r>
      <w:r>
        <w:rPr>
          <w:rFonts w:ascii="Times New Roman" w:hAnsi="Times New Roman"/>
          <w:sz w:val="28"/>
          <w:szCs w:val="28"/>
        </w:rPr>
        <w:t>и актами Российской Федерации, А</w:t>
      </w:r>
      <w:r w:rsidRPr="00581B0F">
        <w:rPr>
          <w:rFonts w:ascii="Times New Roman" w:hAnsi="Times New Roman"/>
          <w:sz w:val="28"/>
          <w:szCs w:val="28"/>
        </w:rPr>
        <w:t>дминистрации, а также в иных формах;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решение об отказе в удовлетворении жалобы.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5.7.2</w:t>
      </w:r>
      <w:r w:rsidRPr="00581B0F">
        <w:rPr>
          <w:rFonts w:ascii="Times New Roman" w:hAnsi="Times New Roman"/>
          <w:sz w:val="28"/>
          <w:szCs w:val="28"/>
        </w:rPr>
        <w:t>. Не позднее дня, следующего за днем</w:t>
      </w:r>
      <w:r>
        <w:rPr>
          <w:rFonts w:ascii="Times New Roman" w:hAnsi="Times New Roman"/>
          <w:sz w:val="28"/>
          <w:szCs w:val="28"/>
        </w:rPr>
        <w:t xml:space="preserve"> принятия решения, заявителю в </w:t>
      </w:r>
      <w:r w:rsidRPr="00581B0F">
        <w:rPr>
          <w:rFonts w:ascii="Times New Roman" w:hAnsi="Times New Roman"/>
          <w:sz w:val="28"/>
          <w:szCs w:val="28"/>
        </w:rPr>
        <w:t>письменной форме и по желанию заявителя по электронной почте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B0F">
        <w:rPr>
          <w:rFonts w:ascii="Times New Roman" w:hAnsi="Times New Roman"/>
          <w:sz w:val="28"/>
          <w:szCs w:val="28"/>
        </w:rPr>
        <w:t>направляется мотивированный ответ о результатах рассмотрения жалобы.</w:t>
      </w:r>
    </w:p>
    <w:p w:rsidR="00D320BB" w:rsidRPr="00581B0F" w:rsidRDefault="00D320BB" w:rsidP="00F329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5.7.3</w:t>
      </w:r>
      <w:r w:rsidRPr="00581B0F">
        <w:rPr>
          <w:rFonts w:ascii="Times New Roman" w:hAnsi="Times New Roman"/>
          <w:sz w:val="28"/>
          <w:szCs w:val="28"/>
        </w:rPr>
        <w:t>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320BB" w:rsidRPr="00581B0F" w:rsidRDefault="00D320BB" w:rsidP="00F329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1B0F">
        <w:rPr>
          <w:rFonts w:ascii="Times New Roman" w:hAnsi="Times New Roman"/>
          <w:b/>
          <w:sz w:val="28"/>
          <w:szCs w:val="28"/>
          <w:lang w:eastAsia="ru-RU"/>
        </w:rPr>
        <w:t>5.8. Порядок информирования заявителя о результатах рассмотрения жалобы</w:t>
      </w:r>
    </w:p>
    <w:p w:rsidR="00D320BB" w:rsidRPr="00581B0F" w:rsidRDefault="00D320BB" w:rsidP="00F329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B0F">
        <w:rPr>
          <w:rFonts w:ascii="Times New Roman" w:hAnsi="Times New Roman"/>
          <w:sz w:val="28"/>
          <w:szCs w:val="28"/>
          <w:lang w:eastAsia="ru-RU"/>
        </w:rPr>
        <w:t>5.8.1.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D320BB" w:rsidRPr="00581B0F" w:rsidRDefault="00D320BB" w:rsidP="00F329EB">
      <w:pPr>
        <w:pStyle w:val="NormalWeb"/>
        <w:spacing w:before="0" w:after="0" w:line="276" w:lineRule="auto"/>
        <w:ind w:firstLine="709"/>
        <w:rPr>
          <w:sz w:val="28"/>
          <w:szCs w:val="28"/>
        </w:rPr>
      </w:pPr>
      <w:r w:rsidRPr="00581B0F">
        <w:rPr>
          <w:sz w:val="28"/>
          <w:szCs w:val="28"/>
        </w:rPr>
        <w:t>5.8.2.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D320BB" w:rsidRPr="00581B0F" w:rsidRDefault="00D320BB" w:rsidP="00F329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B0F">
        <w:rPr>
          <w:rFonts w:ascii="Times New Roman" w:hAnsi="Times New Roman"/>
          <w:sz w:val="28"/>
          <w:szCs w:val="28"/>
          <w:lang w:eastAsia="ru-RU"/>
        </w:rPr>
        <w:t>5.8.3. В ответе по результатам рассмотрения жалобы указываются:</w:t>
      </w:r>
    </w:p>
    <w:p w:rsidR="00D320BB" w:rsidRPr="00581B0F" w:rsidRDefault="00D320BB" w:rsidP="00F329EB">
      <w:pPr>
        <w:pStyle w:val="NormalWeb"/>
        <w:spacing w:before="0" w:after="0" w:line="276" w:lineRule="auto"/>
        <w:ind w:firstLine="709"/>
        <w:rPr>
          <w:sz w:val="28"/>
          <w:szCs w:val="28"/>
        </w:rPr>
      </w:pPr>
      <w:r w:rsidRPr="00581B0F">
        <w:rPr>
          <w:sz w:val="28"/>
          <w:szCs w:val="28"/>
        </w:rPr>
        <w:t>наименование органа, рассмотревшего жалобу, должность, фамилия, имя, отчество (последнее – при его наличии) должностного лица, принявшего решение по жалобе</w:t>
      </w:r>
      <w:r>
        <w:rPr>
          <w:sz w:val="28"/>
          <w:szCs w:val="28"/>
        </w:rPr>
        <w:t>; (</w:t>
      </w:r>
      <w:r w:rsidRPr="00581B0F">
        <w:rPr>
          <w:sz w:val="28"/>
          <w:szCs w:val="28"/>
        </w:rPr>
        <w:t xml:space="preserve">в случае рассмотрения жалобы </w:t>
      </w:r>
      <w:r>
        <w:rPr>
          <w:sz w:val="28"/>
          <w:szCs w:val="28"/>
        </w:rPr>
        <w:t>начальником</w:t>
      </w:r>
      <w:r w:rsidRPr="00581B0F">
        <w:rPr>
          <w:sz w:val="28"/>
          <w:szCs w:val="28"/>
        </w:rPr>
        <w:t xml:space="preserve"> Управления – наименование Управления, должность, фамилия, имя, отчество (последнее – при его наличии) должностного лица, принявшего решение</w:t>
      </w:r>
      <w:r>
        <w:rPr>
          <w:sz w:val="28"/>
          <w:szCs w:val="28"/>
        </w:rPr>
        <w:t xml:space="preserve"> </w:t>
      </w:r>
      <w:r w:rsidRPr="00581B0F">
        <w:rPr>
          <w:sz w:val="28"/>
          <w:szCs w:val="28"/>
        </w:rPr>
        <w:t xml:space="preserve">по жалобе); </w:t>
      </w:r>
    </w:p>
    <w:p w:rsidR="00D320BB" w:rsidRPr="00581B0F" w:rsidRDefault="00D320BB" w:rsidP="00F329EB">
      <w:pPr>
        <w:pStyle w:val="NormalWeb"/>
        <w:spacing w:before="0" w:after="0" w:line="276" w:lineRule="auto"/>
        <w:ind w:firstLine="709"/>
        <w:rPr>
          <w:sz w:val="28"/>
          <w:szCs w:val="28"/>
        </w:rPr>
      </w:pPr>
      <w:r w:rsidRPr="00581B0F">
        <w:rPr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320BB" w:rsidRPr="00581B0F" w:rsidRDefault="00D320BB" w:rsidP="00F329EB">
      <w:pPr>
        <w:pStyle w:val="NormalWeb"/>
        <w:spacing w:before="0" w:after="0" w:line="276" w:lineRule="auto"/>
        <w:ind w:firstLine="709"/>
        <w:rPr>
          <w:sz w:val="28"/>
          <w:szCs w:val="28"/>
        </w:rPr>
      </w:pPr>
      <w:r w:rsidRPr="00581B0F">
        <w:rPr>
          <w:sz w:val="28"/>
          <w:szCs w:val="28"/>
        </w:rPr>
        <w:t>фамилия, имя, отчество (последнее – при его наличии) заявителя;</w:t>
      </w:r>
    </w:p>
    <w:p w:rsidR="00D320BB" w:rsidRPr="00581B0F" w:rsidRDefault="00D320BB" w:rsidP="00F329EB">
      <w:pPr>
        <w:pStyle w:val="NormalWeb"/>
        <w:spacing w:before="0" w:after="0" w:line="276" w:lineRule="auto"/>
        <w:ind w:firstLine="709"/>
        <w:rPr>
          <w:sz w:val="28"/>
          <w:szCs w:val="28"/>
        </w:rPr>
      </w:pPr>
      <w:r w:rsidRPr="00581B0F">
        <w:rPr>
          <w:sz w:val="28"/>
          <w:szCs w:val="28"/>
        </w:rPr>
        <w:t>основания для принятия решения по жалобе;</w:t>
      </w:r>
    </w:p>
    <w:p w:rsidR="00D320BB" w:rsidRPr="00581B0F" w:rsidRDefault="00D320BB" w:rsidP="00F329EB">
      <w:pPr>
        <w:pStyle w:val="NormalWeb"/>
        <w:spacing w:before="0" w:after="0" w:line="276" w:lineRule="auto"/>
        <w:ind w:firstLine="709"/>
        <w:rPr>
          <w:sz w:val="28"/>
          <w:szCs w:val="28"/>
        </w:rPr>
      </w:pPr>
      <w:r w:rsidRPr="00581B0F">
        <w:rPr>
          <w:sz w:val="28"/>
          <w:szCs w:val="28"/>
        </w:rPr>
        <w:t>принятое по жалобе решение;</w:t>
      </w:r>
    </w:p>
    <w:p w:rsidR="00D320BB" w:rsidRPr="00581B0F" w:rsidRDefault="00D320BB" w:rsidP="00F329EB">
      <w:pPr>
        <w:pStyle w:val="NormalWeb"/>
        <w:spacing w:before="0" w:after="0" w:line="276" w:lineRule="auto"/>
        <w:ind w:firstLine="709"/>
        <w:rPr>
          <w:sz w:val="28"/>
          <w:szCs w:val="28"/>
        </w:rPr>
      </w:pPr>
      <w:r w:rsidRPr="00581B0F">
        <w:rPr>
          <w:sz w:val="28"/>
          <w:szCs w:val="28"/>
        </w:rPr>
        <w:t>сведения о порядке обжалования принятого по жалобе решения.</w:t>
      </w:r>
    </w:p>
    <w:p w:rsidR="00D320BB" w:rsidRPr="00581B0F" w:rsidRDefault="00D320BB" w:rsidP="00F329EB">
      <w:pPr>
        <w:pStyle w:val="NormalWeb"/>
        <w:spacing w:before="0" w:after="0" w:line="276" w:lineRule="auto"/>
        <w:ind w:firstLine="709"/>
        <w:rPr>
          <w:sz w:val="28"/>
          <w:szCs w:val="28"/>
        </w:rPr>
      </w:pPr>
      <w:r w:rsidRPr="00581B0F">
        <w:rPr>
          <w:sz w:val="28"/>
          <w:szCs w:val="28"/>
        </w:rPr>
        <w:t>5.8.4. Ответ по результатам рассмотрения жалобы подписывается уполномоченным на рассмотрение жалобы должностным лицом органа, принявшим решение по жалобе. В случае рассмотрения жалобы Управлением, ответ по результатам рассмотрения жалобы подписывается начальником Управления</w:t>
      </w:r>
      <w:r>
        <w:rPr>
          <w:sz w:val="28"/>
          <w:szCs w:val="28"/>
        </w:rPr>
        <w:t>.</w:t>
      </w:r>
    </w:p>
    <w:p w:rsidR="00D320BB" w:rsidRPr="00581B0F" w:rsidRDefault="00D320BB" w:rsidP="00F329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1B0F">
        <w:rPr>
          <w:rFonts w:ascii="Times New Roman" w:hAnsi="Times New Roman"/>
          <w:b/>
          <w:sz w:val="28"/>
          <w:szCs w:val="28"/>
          <w:lang w:eastAsia="ru-RU"/>
        </w:rPr>
        <w:t>5.9. Порядок обжалования решения по жалобе</w:t>
      </w:r>
    </w:p>
    <w:p w:rsidR="00D320BB" w:rsidRPr="00581B0F" w:rsidRDefault="00D320BB" w:rsidP="00F329EB">
      <w:pPr>
        <w:pStyle w:val="6"/>
        <w:shd w:val="clear" w:color="auto" w:fill="auto"/>
        <w:spacing w:line="276" w:lineRule="auto"/>
        <w:ind w:right="40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Заявитель имеет право обжалования решений, принятых по ж</w:t>
      </w:r>
      <w:r>
        <w:rPr>
          <w:rFonts w:ascii="Times New Roman" w:hAnsi="Times New Roman"/>
          <w:sz w:val="28"/>
          <w:szCs w:val="28"/>
        </w:rPr>
        <w:t>алобе на действия (бездействие)</w:t>
      </w:r>
      <w:r w:rsidRPr="00581B0F">
        <w:rPr>
          <w:rFonts w:ascii="Times New Roman" w:hAnsi="Times New Roman"/>
          <w:sz w:val="28"/>
          <w:szCs w:val="28"/>
        </w:rPr>
        <w:t xml:space="preserve"> и решения, принятые в ходе предоставления государственной услуги, в су</w:t>
      </w:r>
      <w:r>
        <w:rPr>
          <w:rFonts w:ascii="Times New Roman" w:hAnsi="Times New Roman"/>
          <w:sz w:val="28"/>
          <w:szCs w:val="28"/>
        </w:rPr>
        <w:t>дебном порядке в соответствии с </w:t>
      </w:r>
      <w:r w:rsidRPr="00581B0F">
        <w:rPr>
          <w:rFonts w:ascii="Times New Roman" w:hAnsi="Times New Roman"/>
          <w:sz w:val="28"/>
          <w:szCs w:val="28"/>
        </w:rPr>
        <w:t>законодательством Российской Федерации.</w:t>
      </w:r>
    </w:p>
    <w:p w:rsidR="00D320BB" w:rsidRPr="00581B0F" w:rsidRDefault="00D320BB" w:rsidP="00F329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1B0F">
        <w:rPr>
          <w:rFonts w:ascii="Times New Roman" w:hAnsi="Times New Roman"/>
          <w:b/>
          <w:sz w:val="28"/>
          <w:szCs w:val="28"/>
          <w:lang w:eastAsia="ru-RU"/>
        </w:rPr>
        <w:t>5.10. Право заявителя на получение информации и документов, необходимых для обоснования и рассмотрения жалобы</w:t>
      </w:r>
    </w:p>
    <w:p w:rsidR="00D320BB" w:rsidRPr="00581B0F" w:rsidRDefault="00D320BB" w:rsidP="00F329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Заявитель или его уполномоченное лицо имеет право на получение информации и документов, необходимых для обоснования и рассмотрения жалобы.</w:t>
      </w:r>
    </w:p>
    <w:p w:rsidR="00D320BB" w:rsidRPr="00581B0F" w:rsidRDefault="00D320BB" w:rsidP="00F329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81B0F">
        <w:rPr>
          <w:rFonts w:ascii="Times New Roman" w:hAnsi="Times New Roman"/>
          <w:b/>
          <w:sz w:val="28"/>
          <w:szCs w:val="28"/>
          <w:lang w:eastAsia="ru-RU"/>
        </w:rPr>
        <w:t>5.11. Способы информирования з</w:t>
      </w:r>
      <w:r>
        <w:rPr>
          <w:rFonts w:ascii="Times New Roman" w:hAnsi="Times New Roman"/>
          <w:b/>
          <w:sz w:val="28"/>
          <w:szCs w:val="28"/>
          <w:lang w:eastAsia="ru-RU"/>
        </w:rPr>
        <w:t>аявителей о порядке подачи и </w:t>
      </w:r>
      <w:r w:rsidRPr="00581B0F">
        <w:rPr>
          <w:rFonts w:ascii="Times New Roman" w:hAnsi="Times New Roman"/>
          <w:b/>
          <w:sz w:val="28"/>
          <w:szCs w:val="28"/>
          <w:lang w:eastAsia="ru-RU"/>
        </w:rPr>
        <w:t>рассмотрения жалобы</w:t>
      </w:r>
    </w:p>
    <w:p w:rsidR="00D320BB" w:rsidRPr="00581B0F" w:rsidRDefault="00D320BB" w:rsidP="00F32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B0F">
        <w:rPr>
          <w:rFonts w:ascii="Times New Roman" w:hAnsi="Times New Roman"/>
          <w:sz w:val="28"/>
          <w:szCs w:val="28"/>
          <w:lang w:eastAsia="ru-RU"/>
        </w:rPr>
        <w:t>Информацию о порядке подачи и рассмотрения жалобы можно получить:</w:t>
      </w:r>
    </w:p>
    <w:p w:rsidR="00D320BB" w:rsidRPr="005946C5" w:rsidRDefault="00D320BB" w:rsidP="00F3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официальном сайте А</w:t>
      </w:r>
      <w:r w:rsidRPr="00581B0F">
        <w:rPr>
          <w:rFonts w:ascii="Times New Roman" w:hAnsi="Times New Roman"/>
          <w:sz w:val="28"/>
          <w:szCs w:val="28"/>
          <w:lang w:eastAsia="ru-RU"/>
        </w:rPr>
        <w:t xml:space="preserve">дминистрации </w:t>
      </w:r>
      <w:r w:rsidRPr="005946C5">
        <w:rPr>
          <w:rFonts w:ascii="Times New Roman" w:hAnsi="Times New Roman"/>
          <w:i/>
          <w:sz w:val="28"/>
          <w:szCs w:val="28"/>
          <w:lang w:eastAsia="ru-RU"/>
        </w:rPr>
        <w:t>(путь: «Главная &gt; Обращения граждан»);</w:t>
      </w:r>
    </w:p>
    <w:p w:rsidR="00D320BB" w:rsidRPr="00581B0F" w:rsidRDefault="00D320BB" w:rsidP="00F329EB">
      <w:pPr>
        <w:pStyle w:val="6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581B0F">
        <w:rPr>
          <w:rFonts w:ascii="Times New Roman" w:hAnsi="Times New Roman"/>
          <w:sz w:val="28"/>
          <w:szCs w:val="28"/>
        </w:rPr>
        <w:t>по телефонам, указанным в под</w:t>
      </w:r>
      <w:r>
        <w:rPr>
          <w:rFonts w:ascii="Times New Roman" w:hAnsi="Times New Roman"/>
          <w:sz w:val="28"/>
          <w:szCs w:val="28"/>
        </w:rPr>
        <w:t>пункте 1.3.2 пункта 1.3. Административного р</w:t>
      </w:r>
      <w:r w:rsidRPr="00581B0F">
        <w:rPr>
          <w:rFonts w:ascii="Times New Roman" w:hAnsi="Times New Roman"/>
          <w:sz w:val="28"/>
          <w:szCs w:val="28"/>
        </w:rPr>
        <w:t>егламента, в том числе по электронной почте;</w:t>
      </w:r>
    </w:p>
    <w:p w:rsidR="00D320BB" w:rsidRPr="00581B0F" w:rsidRDefault="00D320BB" w:rsidP="00F32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B0F">
        <w:rPr>
          <w:rFonts w:ascii="Times New Roman" w:hAnsi="Times New Roman"/>
          <w:sz w:val="28"/>
          <w:szCs w:val="28"/>
        </w:rPr>
        <w:t>на стендах в присутственных местах;</w:t>
      </w:r>
    </w:p>
    <w:p w:rsidR="00D320BB" w:rsidRPr="00581B0F" w:rsidRDefault="00D320BB" w:rsidP="00F32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B0F">
        <w:rPr>
          <w:rFonts w:ascii="Times New Roman" w:hAnsi="Times New Roman"/>
          <w:sz w:val="28"/>
          <w:szCs w:val="28"/>
          <w:lang w:eastAsia="ru-RU"/>
        </w:rPr>
        <w:t xml:space="preserve">при личном обращении в </w:t>
      </w:r>
      <w:r w:rsidRPr="00581B0F">
        <w:rPr>
          <w:rFonts w:ascii="Times New Roman" w:hAnsi="Times New Roman"/>
          <w:sz w:val="28"/>
          <w:szCs w:val="28"/>
        </w:rPr>
        <w:t>Управление.</w:t>
      </w:r>
    </w:p>
    <w:p w:rsidR="00D320BB" w:rsidRPr="003F4FB0" w:rsidRDefault="00D320BB" w:rsidP="00F329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Pr="00581B0F">
        <w:rPr>
          <w:rFonts w:ascii="Times New Roman" w:hAnsi="Times New Roman"/>
          <w:sz w:val="28"/>
          <w:szCs w:val="28"/>
        </w:rPr>
        <w:t>__________</w:t>
      </w:r>
    </w:p>
    <w:sectPr w:rsidR="00D320BB" w:rsidRPr="003F4FB0" w:rsidSect="003F4FB0">
      <w:headerReference w:type="default" r:id="rId12"/>
      <w:pgSz w:w="11906" w:h="16838"/>
      <w:pgMar w:top="1134" w:right="56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0BB" w:rsidRDefault="00D320BB" w:rsidP="00AA01C7">
      <w:pPr>
        <w:spacing w:after="0" w:line="240" w:lineRule="auto"/>
      </w:pPr>
      <w:r>
        <w:separator/>
      </w:r>
    </w:p>
  </w:endnote>
  <w:endnote w:type="continuationSeparator" w:id="0">
    <w:p w:rsidR="00D320BB" w:rsidRDefault="00D320BB" w:rsidP="00AA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0BB" w:rsidRDefault="00D320BB" w:rsidP="00AA01C7">
      <w:pPr>
        <w:spacing w:after="0" w:line="240" w:lineRule="auto"/>
      </w:pPr>
      <w:r>
        <w:separator/>
      </w:r>
    </w:p>
  </w:footnote>
  <w:footnote w:type="continuationSeparator" w:id="0">
    <w:p w:rsidR="00D320BB" w:rsidRDefault="00D320BB" w:rsidP="00AA0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0BB" w:rsidRPr="0021637F" w:rsidRDefault="00D320BB" w:rsidP="0021637F">
    <w:pPr>
      <w:pStyle w:val="Header"/>
      <w:jc w:val="center"/>
      <w:rPr>
        <w:rFonts w:ascii="Times New Roman" w:hAnsi="Times New Roman"/>
      </w:rPr>
    </w:pPr>
    <w:r w:rsidRPr="00513CA8">
      <w:rPr>
        <w:rFonts w:ascii="Times New Roman" w:hAnsi="Times New Roman"/>
      </w:rPr>
      <w:fldChar w:fldCharType="begin"/>
    </w:r>
    <w:r w:rsidRPr="00513CA8">
      <w:rPr>
        <w:rFonts w:ascii="Times New Roman" w:hAnsi="Times New Roman"/>
      </w:rPr>
      <w:instrText>PAGE   \* MERGEFORMAT</w:instrText>
    </w:r>
    <w:r w:rsidRPr="00513CA8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513CA8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CB7"/>
    <w:multiLevelType w:val="multilevel"/>
    <w:tmpl w:val="D66A25AC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5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cs="Times New Roman" w:hint="default"/>
      </w:rPr>
    </w:lvl>
  </w:abstractNum>
  <w:abstractNum w:abstractNumId="1">
    <w:nsid w:val="19FF73E8"/>
    <w:multiLevelType w:val="multilevel"/>
    <w:tmpl w:val="DB086C6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">
    <w:nsid w:val="28F043C3"/>
    <w:multiLevelType w:val="multilevel"/>
    <w:tmpl w:val="B62E8E4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">
    <w:nsid w:val="48A35CB0"/>
    <w:multiLevelType w:val="multilevel"/>
    <w:tmpl w:val="71949A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50342A0E"/>
    <w:multiLevelType w:val="multilevel"/>
    <w:tmpl w:val="B9E61AC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cs="Times New Roman" w:hint="default"/>
      </w:rPr>
    </w:lvl>
  </w:abstractNum>
  <w:abstractNum w:abstractNumId="5">
    <w:nsid w:val="53885223"/>
    <w:multiLevelType w:val="multilevel"/>
    <w:tmpl w:val="3ACAA9F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50C68F1"/>
    <w:multiLevelType w:val="multilevel"/>
    <w:tmpl w:val="6554DF2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7">
    <w:nsid w:val="582F3B35"/>
    <w:multiLevelType w:val="multilevel"/>
    <w:tmpl w:val="3C38BDA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8">
    <w:nsid w:val="59F72746"/>
    <w:multiLevelType w:val="hybridMultilevel"/>
    <w:tmpl w:val="D0A83D98"/>
    <w:lvl w:ilvl="0" w:tplc="ACC821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pStyle w:val="Heading3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5D8E4904"/>
    <w:multiLevelType w:val="multilevel"/>
    <w:tmpl w:val="B6FC80F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0">
    <w:nsid w:val="62843CD8"/>
    <w:multiLevelType w:val="multilevel"/>
    <w:tmpl w:val="DD84BF3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1">
    <w:nsid w:val="6BCE0270"/>
    <w:multiLevelType w:val="multilevel"/>
    <w:tmpl w:val="62188BE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2">
    <w:nsid w:val="6D1B63E0"/>
    <w:multiLevelType w:val="multilevel"/>
    <w:tmpl w:val="ABD21D2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34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10"/>
  </w:num>
  <w:num w:numId="8">
    <w:abstractNumId w:val="12"/>
  </w:num>
  <w:num w:numId="9">
    <w:abstractNumId w:val="0"/>
  </w:num>
  <w:num w:numId="10">
    <w:abstractNumId w:val="2"/>
  </w:num>
  <w:num w:numId="11">
    <w:abstractNumId w:val="9"/>
  </w:num>
  <w:num w:numId="12">
    <w:abstractNumId w:val="11"/>
  </w:num>
  <w:num w:numId="13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01C7"/>
    <w:rsid w:val="000009C2"/>
    <w:rsid w:val="0000357E"/>
    <w:rsid w:val="00004A46"/>
    <w:rsid w:val="00005B8A"/>
    <w:rsid w:val="00011FF4"/>
    <w:rsid w:val="000124A1"/>
    <w:rsid w:val="00013B9F"/>
    <w:rsid w:val="0001693F"/>
    <w:rsid w:val="00020381"/>
    <w:rsid w:val="000206F2"/>
    <w:rsid w:val="00021E8D"/>
    <w:rsid w:val="00024492"/>
    <w:rsid w:val="00025998"/>
    <w:rsid w:val="000273E3"/>
    <w:rsid w:val="00027A32"/>
    <w:rsid w:val="00027BEA"/>
    <w:rsid w:val="00027C77"/>
    <w:rsid w:val="00030A48"/>
    <w:rsid w:val="000313AD"/>
    <w:rsid w:val="000317E0"/>
    <w:rsid w:val="000328B0"/>
    <w:rsid w:val="0003308A"/>
    <w:rsid w:val="00054863"/>
    <w:rsid w:val="00054AEA"/>
    <w:rsid w:val="00055D98"/>
    <w:rsid w:val="00062AA5"/>
    <w:rsid w:val="00062D60"/>
    <w:rsid w:val="000630B0"/>
    <w:rsid w:val="000653F3"/>
    <w:rsid w:val="00066419"/>
    <w:rsid w:val="00067569"/>
    <w:rsid w:val="000707A0"/>
    <w:rsid w:val="00072067"/>
    <w:rsid w:val="00072DBA"/>
    <w:rsid w:val="00073949"/>
    <w:rsid w:val="000746D3"/>
    <w:rsid w:val="0007600D"/>
    <w:rsid w:val="00077CA8"/>
    <w:rsid w:val="000807F5"/>
    <w:rsid w:val="000823DE"/>
    <w:rsid w:val="00090EE1"/>
    <w:rsid w:val="00091EA7"/>
    <w:rsid w:val="00092F40"/>
    <w:rsid w:val="0009405D"/>
    <w:rsid w:val="00094302"/>
    <w:rsid w:val="000A27A1"/>
    <w:rsid w:val="000A294B"/>
    <w:rsid w:val="000A3CAA"/>
    <w:rsid w:val="000A4450"/>
    <w:rsid w:val="000B359B"/>
    <w:rsid w:val="000C1F9E"/>
    <w:rsid w:val="000C53F6"/>
    <w:rsid w:val="000D0248"/>
    <w:rsid w:val="000D3A0B"/>
    <w:rsid w:val="000D4B88"/>
    <w:rsid w:val="000D669D"/>
    <w:rsid w:val="000D7BD6"/>
    <w:rsid w:val="000E400C"/>
    <w:rsid w:val="000F3594"/>
    <w:rsid w:val="000F3B8C"/>
    <w:rsid w:val="000F5399"/>
    <w:rsid w:val="000F5535"/>
    <w:rsid w:val="000F6E4D"/>
    <w:rsid w:val="001026BC"/>
    <w:rsid w:val="00102EF7"/>
    <w:rsid w:val="00103F8A"/>
    <w:rsid w:val="00104301"/>
    <w:rsid w:val="00107EEF"/>
    <w:rsid w:val="001110FB"/>
    <w:rsid w:val="0011335B"/>
    <w:rsid w:val="00113CC8"/>
    <w:rsid w:val="0011572A"/>
    <w:rsid w:val="00120096"/>
    <w:rsid w:val="00121DA8"/>
    <w:rsid w:val="0012368B"/>
    <w:rsid w:val="001254EE"/>
    <w:rsid w:val="00127EA7"/>
    <w:rsid w:val="0013002F"/>
    <w:rsid w:val="00130B08"/>
    <w:rsid w:val="00131F29"/>
    <w:rsid w:val="00132150"/>
    <w:rsid w:val="00133A4B"/>
    <w:rsid w:val="00134B56"/>
    <w:rsid w:val="00135792"/>
    <w:rsid w:val="00135F10"/>
    <w:rsid w:val="00136C6B"/>
    <w:rsid w:val="00137ED6"/>
    <w:rsid w:val="00141ED4"/>
    <w:rsid w:val="00143529"/>
    <w:rsid w:val="00145F88"/>
    <w:rsid w:val="00147D61"/>
    <w:rsid w:val="0015078C"/>
    <w:rsid w:val="001517DF"/>
    <w:rsid w:val="001530FD"/>
    <w:rsid w:val="00154077"/>
    <w:rsid w:val="0016139A"/>
    <w:rsid w:val="0016555F"/>
    <w:rsid w:val="001667AF"/>
    <w:rsid w:val="00166BF3"/>
    <w:rsid w:val="00166F12"/>
    <w:rsid w:val="00172B26"/>
    <w:rsid w:val="001805A7"/>
    <w:rsid w:val="001812D7"/>
    <w:rsid w:val="00182A92"/>
    <w:rsid w:val="00183F7E"/>
    <w:rsid w:val="00190048"/>
    <w:rsid w:val="00191738"/>
    <w:rsid w:val="0019174F"/>
    <w:rsid w:val="001924A1"/>
    <w:rsid w:val="00192CC4"/>
    <w:rsid w:val="00194970"/>
    <w:rsid w:val="0019529D"/>
    <w:rsid w:val="00195E77"/>
    <w:rsid w:val="001A1962"/>
    <w:rsid w:val="001A2482"/>
    <w:rsid w:val="001A2B63"/>
    <w:rsid w:val="001A324A"/>
    <w:rsid w:val="001A506D"/>
    <w:rsid w:val="001A572C"/>
    <w:rsid w:val="001B029A"/>
    <w:rsid w:val="001B15C2"/>
    <w:rsid w:val="001B358B"/>
    <w:rsid w:val="001B4032"/>
    <w:rsid w:val="001B450D"/>
    <w:rsid w:val="001B4E48"/>
    <w:rsid w:val="001C230A"/>
    <w:rsid w:val="001C3F7A"/>
    <w:rsid w:val="001C4A9D"/>
    <w:rsid w:val="001C59EC"/>
    <w:rsid w:val="001D2284"/>
    <w:rsid w:val="001D3273"/>
    <w:rsid w:val="001D33FA"/>
    <w:rsid w:val="001D59D2"/>
    <w:rsid w:val="001E10A7"/>
    <w:rsid w:val="001E5481"/>
    <w:rsid w:val="001E67E3"/>
    <w:rsid w:val="001E6957"/>
    <w:rsid w:val="001F22D3"/>
    <w:rsid w:val="001F3D7E"/>
    <w:rsid w:val="001F4226"/>
    <w:rsid w:val="001F506E"/>
    <w:rsid w:val="002024B4"/>
    <w:rsid w:val="00210E8F"/>
    <w:rsid w:val="00214574"/>
    <w:rsid w:val="002150B7"/>
    <w:rsid w:val="0021637F"/>
    <w:rsid w:val="002166FA"/>
    <w:rsid w:val="002168B0"/>
    <w:rsid w:val="00216AF5"/>
    <w:rsid w:val="00216DE0"/>
    <w:rsid w:val="00217C3C"/>
    <w:rsid w:val="002208E2"/>
    <w:rsid w:val="002217D8"/>
    <w:rsid w:val="00223516"/>
    <w:rsid w:val="002247DF"/>
    <w:rsid w:val="002257FD"/>
    <w:rsid w:val="00227B23"/>
    <w:rsid w:val="00230238"/>
    <w:rsid w:val="00232F6C"/>
    <w:rsid w:val="00233A8A"/>
    <w:rsid w:val="002341AA"/>
    <w:rsid w:val="00235088"/>
    <w:rsid w:val="00236826"/>
    <w:rsid w:val="00240496"/>
    <w:rsid w:val="002405E6"/>
    <w:rsid w:val="002419A7"/>
    <w:rsid w:val="002448E1"/>
    <w:rsid w:val="0024693D"/>
    <w:rsid w:val="002505D2"/>
    <w:rsid w:val="00251C1E"/>
    <w:rsid w:val="00252435"/>
    <w:rsid w:val="00252E0E"/>
    <w:rsid w:val="002570A3"/>
    <w:rsid w:val="00260ABD"/>
    <w:rsid w:val="00260AE9"/>
    <w:rsid w:val="0026215A"/>
    <w:rsid w:val="00262389"/>
    <w:rsid w:val="0026330E"/>
    <w:rsid w:val="00263416"/>
    <w:rsid w:val="00264AD0"/>
    <w:rsid w:val="00265D59"/>
    <w:rsid w:val="00267A9F"/>
    <w:rsid w:val="00275FCF"/>
    <w:rsid w:val="002829F2"/>
    <w:rsid w:val="002831B3"/>
    <w:rsid w:val="00284A82"/>
    <w:rsid w:val="00284F18"/>
    <w:rsid w:val="00285F02"/>
    <w:rsid w:val="00287F02"/>
    <w:rsid w:val="00291820"/>
    <w:rsid w:val="00292534"/>
    <w:rsid w:val="002951AE"/>
    <w:rsid w:val="00295E2B"/>
    <w:rsid w:val="002A050C"/>
    <w:rsid w:val="002A1EBA"/>
    <w:rsid w:val="002A2513"/>
    <w:rsid w:val="002A25DC"/>
    <w:rsid w:val="002A3C25"/>
    <w:rsid w:val="002A726B"/>
    <w:rsid w:val="002B215B"/>
    <w:rsid w:val="002B24D5"/>
    <w:rsid w:val="002B2917"/>
    <w:rsid w:val="002B3901"/>
    <w:rsid w:val="002B3E0E"/>
    <w:rsid w:val="002C0D0C"/>
    <w:rsid w:val="002C1017"/>
    <w:rsid w:val="002C1151"/>
    <w:rsid w:val="002C2F77"/>
    <w:rsid w:val="002C381D"/>
    <w:rsid w:val="002C43F0"/>
    <w:rsid w:val="002C51CC"/>
    <w:rsid w:val="002C6C03"/>
    <w:rsid w:val="002C7DEA"/>
    <w:rsid w:val="002D065D"/>
    <w:rsid w:val="002D179F"/>
    <w:rsid w:val="002D24BB"/>
    <w:rsid w:val="002D28DA"/>
    <w:rsid w:val="002D4055"/>
    <w:rsid w:val="002D42D7"/>
    <w:rsid w:val="002D44DF"/>
    <w:rsid w:val="002D505A"/>
    <w:rsid w:val="002D6BCE"/>
    <w:rsid w:val="002E0435"/>
    <w:rsid w:val="002E12D7"/>
    <w:rsid w:val="002E6247"/>
    <w:rsid w:val="002F1A8F"/>
    <w:rsid w:val="002F20E1"/>
    <w:rsid w:val="002F44BC"/>
    <w:rsid w:val="002F4DF4"/>
    <w:rsid w:val="00301665"/>
    <w:rsid w:val="00301B28"/>
    <w:rsid w:val="00302910"/>
    <w:rsid w:val="003069AF"/>
    <w:rsid w:val="003076EC"/>
    <w:rsid w:val="00310A2D"/>
    <w:rsid w:val="00311C0F"/>
    <w:rsid w:val="0031450C"/>
    <w:rsid w:val="00320432"/>
    <w:rsid w:val="0032163C"/>
    <w:rsid w:val="00321FAD"/>
    <w:rsid w:val="00323408"/>
    <w:rsid w:val="00326B7E"/>
    <w:rsid w:val="00327EF4"/>
    <w:rsid w:val="00332B74"/>
    <w:rsid w:val="00335631"/>
    <w:rsid w:val="003405E4"/>
    <w:rsid w:val="0034236E"/>
    <w:rsid w:val="0034348D"/>
    <w:rsid w:val="0034471A"/>
    <w:rsid w:val="00347FFA"/>
    <w:rsid w:val="00351290"/>
    <w:rsid w:val="003523FC"/>
    <w:rsid w:val="00353DEE"/>
    <w:rsid w:val="00357304"/>
    <w:rsid w:val="00357BD3"/>
    <w:rsid w:val="00360509"/>
    <w:rsid w:val="003623B0"/>
    <w:rsid w:val="00363562"/>
    <w:rsid w:val="0036605B"/>
    <w:rsid w:val="003704F8"/>
    <w:rsid w:val="0037051A"/>
    <w:rsid w:val="003707A1"/>
    <w:rsid w:val="00371FB4"/>
    <w:rsid w:val="00374199"/>
    <w:rsid w:val="00375682"/>
    <w:rsid w:val="00375A33"/>
    <w:rsid w:val="003765D7"/>
    <w:rsid w:val="003771B0"/>
    <w:rsid w:val="00377C44"/>
    <w:rsid w:val="00377F81"/>
    <w:rsid w:val="003812A3"/>
    <w:rsid w:val="0038649F"/>
    <w:rsid w:val="00386DE6"/>
    <w:rsid w:val="00387BF4"/>
    <w:rsid w:val="0039036C"/>
    <w:rsid w:val="00391504"/>
    <w:rsid w:val="00391791"/>
    <w:rsid w:val="003935C7"/>
    <w:rsid w:val="003A5EF4"/>
    <w:rsid w:val="003B1DF7"/>
    <w:rsid w:val="003B2AB2"/>
    <w:rsid w:val="003B2C53"/>
    <w:rsid w:val="003B31F9"/>
    <w:rsid w:val="003B4314"/>
    <w:rsid w:val="003B4A89"/>
    <w:rsid w:val="003B5FA6"/>
    <w:rsid w:val="003B7376"/>
    <w:rsid w:val="003B760E"/>
    <w:rsid w:val="003C0F30"/>
    <w:rsid w:val="003C2643"/>
    <w:rsid w:val="003C29EE"/>
    <w:rsid w:val="003C63C1"/>
    <w:rsid w:val="003C6F49"/>
    <w:rsid w:val="003D08B5"/>
    <w:rsid w:val="003D1D79"/>
    <w:rsid w:val="003D317A"/>
    <w:rsid w:val="003D460B"/>
    <w:rsid w:val="003D5ACD"/>
    <w:rsid w:val="003E0431"/>
    <w:rsid w:val="003E2483"/>
    <w:rsid w:val="003E299D"/>
    <w:rsid w:val="003E372E"/>
    <w:rsid w:val="003E6942"/>
    <w:rsid w:val="003F0C59"/>
    <w:rsid w:val="003F3214"/>
    <w:rsid w:val="003F4FB0"/>
    <w:rsid w:val="003F58EF"/>
    <w:rsid w:val="004013B5"/>
    <w:rsid w:val="0040368C"/>
    <w:rsid w:val="00404F50"/>
    <w:rsid w:val="00405DE9"/>
    <w:rsid w:val="00406232"/>
    <w:rsid w:val="00407E88"/>
    <w:rsid w:val="00411151"/>
    <w:rsid w:val="004116FB"/>
    <w:rsid w:val="004134DC"/>
    <w:rsid w:val="00417EAF"/>
    <w:rsid w:val="004229DA"/>
    <w:rsid w:val="0042328C"/>
    <w:rsid w:val="00426A86"/>
    <w:rsid w:val="00426B9B"/>
    <w:rsid w:val="00430B3F"/>
    <w:rsid w:val="00432169"/>
    <w:rsid w:val="0043318D"/>
    <w:rsid w:val="00433291"/>
    <w:rsid w:val="004332E4"/>
    <w:rsid w:val="00433D5F"/>
    <w:rsid w:val="00434508"/>
    <w:rsid w:val="00434A38"/>
    <w:rsid w:val="00435531"/>
    <w:rsid w:val="00436617"/>
    <w:rsid w:val="0044477D"/>
    <w:rsid w:val="00444AD9"/>
    <w:rsid w:val="00444C86"/>
    <w:rsid w:val="00444CDE"/>
    <w:rsid w:val="00446114"/>
    <w:rsid w:val="004516AE"/>
    <w:rsid w:val="004518DD"/>
    <w:rsid w:val="004521E0"/>
    <w:rsid w:val="00453B21"/>
    <w:rsid w:val="00456E9E"/>
    <w:rsid w:val="004600D1"/>
    <w:rsid w:val="00461745"/>
    <w:rsid w:val="00462690"/>
    <w:rsid w:val="00464B2D"/>
    <w:rsid w:val="00465C8D"/>
    <w:rsid w:val="00466818"/>
    <w:rsid w:val="00466D07"/>
    <w:rsid w:val="00471868"/>
    <w:rsid w:val="00471895"/>
    <w:rsid w:val="00473E61"/>
    <w:rsid w:val="00474B7D"/>
    <w:rsid w:val="0047542F"/>
    <w:rsid w:val="00476E98"/>
    <w:rsid w:val="00481B5E"/>
    <w:rsid w:val="00482A4C"/>
    <w:rsid w:val="00486DE7"/>
    <w:rsid w:val="00490061"/>
    <w:rsid w:val="0049507A"/>
    <w:rsid w:val="0049753B"/>
    <w:rsid w:val="004A03A1"/>
    <w:rsid w:val="004A1387"/>
    <w:rsid w:val="004A14D4"/>
    <w:rsid w:val="004A1C29"/>
    <w:rsid w:val="004A2F88"/>
    <w:rsid w:val="004A417D"/>
    <w:rsid w:val="004A5C15"/>
    <w:rsid w:val="004B0FEA"/>
    <w:rsid w:val="004B21F2"/>
    <w:rsid w:val="004B629E"/>
    <w:rsid w:val="004C34D9"/>
    <w:rsid w:val="004C45EA"/>
    <w:rsid w:val="004C640D"/>
    <w:rsid w:val="004C7AEC"/>
    <w:rsid w:val="004D08BC"/>
    <w:rsid w:val="004D0F6D"/>
    <w:rsid w:val="004D30F6"/>
    <w:rsid w:val="004D3597"/>
    <w:rsid w:val="004D3980"/>
    <w:rsid w:val="004D70A1"/>
    <w:rsid w:val="004E1191"/>
    <w:rsid w:val="004E1B03"/>
    <w:rsid w:val="004E2D48"/>
    <w:rsid w:val="004E4B98"/>
    <w:rsid w:val="004E6ABF"/>
    <w:rsid w:val="004F01D4"/>
    <w:rsid w:val="004F105C"/>
    <w:rsid w:val="004F1671"/>
    <w:rsid w:val="004F6315"/>
    <w:rsid w:val="005010CB"/>
    <w:rsid w:val="00502195"/>
    <w:rsid w:val="00512427"/>
    <w:rsid w:val="005128C5"/>
    <w:rsid w:val="00513CA8"/>
    <w:rsid w:val="00514519"/>
    <w:rsid w:val="00523FEF"/>
    <w:rsid w:val="00524D7E"/>
    <w:rsid w:val="00525D9D"/>
    <w:rsid w:val="00525EFE"/>
    <w:rsid w:val="00530416"/>
    <w:rsid w:val="00541413"/>
    <w:rsid w:val="00542803"/>
    <w:rsid w:val="00542D85"/>
    <w:rsid w:val="00550FCC"/>
    <w:rsid w:val="00552185"/>
    <w:rsid w:val="0055259C"/>
    <w:rsid w:val="0055418E"/>
    <w:rsid w:val="00554357"/>
    <w:rsid w:val="00554935"/>
    <w:rsid w:val="00554F2B"/>
    <w:rsid w:val="00556E76"/>
    <w:rsid w:val="005616E6"/>
    <w:rsid w:val="00563E6C"/>
    <w:rsid w:val="00565CB0"/>
    <w:rsid w:val="005663C9"/>
    <w:rsid w:val="0057110F"/>
    <w:rsid w:val="00573688"/>
    <w:rsid w:val="00575B00"/>
    <w:rsid w:val="00581B0F"/>
    <w:rsid w:val="00582C23"/>
    <w:rsid w:val="00584D73"/>
    <w:rsid w:val="00585FFC"/>
    <w:rsid w:val="00590BF6"/>
    <w:rsid w:val="0059258B"/>
    <w:rsid w:val="005946C5"/>
    <w:rsid w:val="00595018"/>
    <w:rsid w:val="0059657B"/>
    <w:rsid w:val="0059752B"/>
    <w:rsid w:val="005A06D3"/>
    <w:rsid w:val="005A10DF"/>
    <w:rsid w:val="005A4A1A"/>
    <w:rsid w:val="005A5D9A"/>
    <w:rsid w:val="005A5EFC"/>
    <w:rsid w:val="005A7492"/>
    <w:rsid w:val="005B3EE1"/>
    <w:rsid w:val="005B4054"/>
    <w:rsid w:val="005B50E6"/>
    <w:rsid w:val="005B5426"/>
    <w:rsid w:val="005C2E81"/>
    <w:rsid w:val="005C4155"/>
    <w:rsid w:val="005C7B67"/>
    <w:rsid w:val="005D03FA"/>
    <w:rsid w:val="005D088B"/>
    <w:rsid w:val="005D19D2"/>
    <w:rsid w:val="005D1A63"/>
    <w:rsid w:val="005D1F98"/>
    <w:rsid w:val="005D2972"/>
    <w:rsid w:val="005D32E8"/>
    <w:rsid w:val="005D4A81"/>
    <w:rsid w:val="005D4E7E"/>
    <w:rsid w:val="005E575E"/>
    <w:rsid w:val="005F1654"/>
    <w:rsid w:val="005F17AB"/>
    <w:rsid w:val="005F33ED"/>
    <w:rsid w:val="005F6011"/>
    <w:rsid w:val="005F7D6A"/>
    <w:rsid w:val="00601BEF"/>
    <w:rsid w:val="006046A7"/>
    <w:rsid w:val="0060548E"/>
    <w:rsid w:val="0060690A"/>
    <w:rsid w:val="00610CAC"/>
    <w:rsid w:val="006128BA"/>
    <w:rsid w:val="006176DC"/>
    <w:rsid w:val="00617D47"/>
    <w:rsid w:val="0062495E"/>
    <w:rsid w:val="00624E08"/>
    <w:rsid w:val="00626F05"/>
    <w:rsid w:val="00627B98"/>
    <w:rsid w:val="006303A5"/>
    <w:rsid w:val="00631120"/>
    <w:rsid w:val="0063165E"/>
    <w:rsid w:val="006324BD"/>
    <w:rsid w:val="006334A8"/>
    <w:rsid w:val="006334CA"/>
    <w:rsid w:val="0063727F"/>
    <w:rsid w:val="00641593"/>
    <w:rsid w:val="00642433"/>
    <w:rsid w:val="00644475"/>
    <w:rsid w:val="00645B26"/>
    <w:rsid w:val="00646A12"/>
    <w:rsid w:val="00652EA4"/>
    <w:rsid w:val="00653B83"/>
    <w:rsid w:val="00654B53"/>
    <w:rsid w:val="006563BB"/>
    <w:rsid w:val="0065675B"/>
    <w:rsid w:val="00663321"/>
    <w:rsid w:val="00663A1A"/>
    <w:rsid w:val="00665F66"/>
    <w:rsid w:val="0066602A"/>
    <w:rsid w:val="00666180"/>
    <w:rsid w:val="006700E8"/>
    <w:rsid w:val="00670BF9"/>
    <w:rsid w:val="00670CA9"/>
    <w:rsid w:val="0067222E"/>
    <w:rsid w:val="006761CA"/>
    <w:rsid w:val="00681740"/>
    <w:rsid w:val="00686184"/>
    <w:rsid w:val="0069060C"/>
    <w:rsid w:val="00692C9D"/>
    <w:rsid w:val="006942E3"/>
    <w:rsid w:val="00696B9B"/>
    <w:rsid w:val="006A0497"/>
    <w:rsid w:val="006A326F"/>
    <w:rsid w:val="006A3360"/>
    <w:rsid w:val="006B362E"/>
    <w:rsid w:val="006B4187"/>
    <w:rsid w:val="006B6953"/>
    <w:rsid w:val="006C0039"/>
    <w:rsid w:val="006C20B4"/>
    <w:rsid w:val="006C4056"/>
    <w:rsid w:val="006C67A4"/>
    <w:rsid w:val="006D014F"/>
    <w:rsid w:val="006D0E6A"/>
    <w:rsid w:val="006D530B"/>
    <w:rsid w:val="006D5E1B"/>
    <w:rsid w:val="006D63CD"/>
    <w:rsid w:val="006D6F39"/>
    <w:rsid w:val="006E2F09"/>
    <w:rsid w:val="006E34EB"/>
    <w:rsid w:val="006E3631"/>
    <w:rsid w:val="006E795F"/>
    <w:rsid w:val="006F002E"/>
    <w:rsid w:val="006F3D1D"/>
    <w:rsid w:val="006F6FC4"/>
    <w:rsid w:val="006F72F0"/>
    <w:rsid w:val="00706C0E"/>
    <w:rsid w:val="007073B5"/>
    <w:rsid w:val="00710A85"/>
    <w:rsid w:val="007136EE"/>
    <w:rsid w:val="00713D55"/>
    <w:rsid w:val="00714A5C"/>
    <w:rsid w:val="00714C97"/>
    <w:rsid w:val="00714E7C"/>
    <w:rsid w:val="007164DE"/>
    <w:rsid w:val="00716780"/>
    <w:rsid w:val="00716CF9"/>
    <w:rsid w:val="0072063F"/>
    <w:rsid w:val="0072102E"/>
    <w:rsid w:val="0072567D"/>
    <w:rsid w:val="0072758E"/>
    <w:rsid w:val="00731BD7"/>
    <w:rsid w:val="0073290E"/>
    <w:rsid w:val="00733263"/>
    <w:rsid w:val="00734AB3"/>
    <w:rsid w:val="007359D5"/>
    <w:rsid w:val="00743492"/>
    <w:rsid w:val="007436DD"/>
    <w:rsid w:val="00743A62"/>
    <w:rsid w:val="00746182"/>
    <w:rsid w:val="007470A6"/>
    <w:rsid w:val="00754590"/>
    <w:rsid w:val="00760C1E"/>
    <w:rsid w:val="00761DBC"/>
    <w:rsid w:val="00764E41"/>
    <w:rsid w:val="00765C45"/>
    <w:rsid w:val="00767EFA"/>
    <w:rsid w:val="00770432"/>
    <w:rsid w:val="00771F2E"/>
    <w:rsid w:val="00772BFD"/>
    <w:rsid w:val="00773033"/>
    <w:rsid w:val="007747F0"/>
    <w:rsid w:val="0078057B"/>
    <w:rsid w:val="00780DB7"/>
    <w:rsid w:val="00780E52"/>
    <w:rsid w:val="00781269"/>
    <w:rsid w:val="0078234E"/>
    <w:rsid w:val="007825DE"/>
    <w:rsid w:val="00783D5E"/>
    <w:rsid w:val="00784618"/>
    <w:rsid w:val="00784B01"/>
    <w:rsid w:val="007876BF"/>
    <w:rsid w:val="00791518"/>
    <w:rsid w:val="00792324"/>
    <w:rsid w:val="0079264A"/>
    <w:rsid w:val="00793CAC"/>
    <w:rsid w:val="00794E92"/>
    <w:rsid w:val="00795C95"/>
    <w:rsid w:val="0079666A"/>
    <w:rsid w:val="007A264E"/>
    <w:rsid w:val="007A5269"/>
    <w:rsid w:val="007A65B9"/>
    <w:rsid w:val="007A6DF1"/>
    <w:rsid w:val="007B369B"/>
    <w:rsid w:val="007B6265"/>
    <w:rsid w:val="007B6382"/>
    <w:rsid w:val="007C0A8B"/>
    <w:rsid w:val="007C0D0A"/>
    <w:rsid w:val="007C0F07"/>
    <w:rsid w:val="007C566B"/>
    <w:rsid w:val="007C5F7F"/>
    <w:rsid w:val="007C603D"/>
    <w:rsid w:val="007C6135"/>
    <w:rsid w:val="007C7ECD"/>
    <w:rsid w:val="007D0801"/>
    <w:rsid w:val="007D1509"/>
    <w:rsid w:val="007D30BC"/>
    <w:rsid w:val="007D7D15"/>
    <w:rsid w:val="007E233A"/>
    <w:rsid w:val="007E23D3"/>
    <w:rsid w:val="007E4AA3"/>
    <w:rsid w:val="007F485B"/>
    <w:rsid w:val="007F6AF7"/>
    <w:rsid w:val="007F6D51"/>
    <w:rsid w:val="00800CFF"/>
    <w:rsid w:val="00803842"/>
    <w:rsid w:val="00803F12"/>
    <w:rsid w:val="00806948"/>
    <w:rsid w:val="00807DA8"/>
    <w:rsid w:val="00810079"/>
    <w:rsid w:val="008121D5"/>
    <w:rsid w:val="008127BD"/>
    <w:rsid w:val="008149C2"/>
    <w:rsid w:val="00815645"/>
    <w:rsid w:val="0081755F"/>
    <w:rsid w:val="00817C25"/>
    <w:rsid w:val="00820426"/>
    <w:rsid w:val="008207C3"/>
    <w:rsid w:val="00821A9E"/>
    <w:rsid w:val="00826162"/>
    <w:rsid w:val="008343D0"/>
    <w:rsid w:val="0083608C"/>
    <w:rsid w:val="008376BE"/>
    <w:rsid w:val="008408AC"/>
    <w:rsid w:val="00843851"/>
    <w:rsid w:val="00846912"/>
    <w:rsid w:val="0085069B"/>
    <w:rsid w:val="00851D24"/>
    <w:rsid w:val="008540AC"/>
    <w:rsid w:val="00854306"/>
    <w:rsid w:val="00855A20"/>
    <w:rsid w:val="00856DD4"/>
    <w:rsid w:val="00857724"/>
    <w:rsid w:val="00863CFC"/>
    <w:rsid w:val="0088105E"/>
    <w:rsid w:val="00881163"/>
    <w:rsid w:val="00881882"/>
    <w:rsid w:val="00883C27"/>
    <w:rsid w:val="00890540"/>
    <w:rsid w:val="0089295F"/>
    <w:rsid w:val="008932EF"/>
    <w:rsid w:val="00894338"/>
    <w:rsid w:val="008950F9"/>
    <w:rsid w:val="00895500"/>
    <w:rsid w:val="008A14CF"/>
    <w:rsid w:val="008A7BC7"/>
    <w:rsid w:val="008B4C57"/>
    <w:rsid w:val="008B56A5"/>
    <w:rsid w:val="008C15AC"/>
    <w:rsid w:val="008C1C16"/>
    <w:rsid w:val="008C4B6A"/>
    <w:rsid w:val="008C7606"/>
    <w:rsid w:val="008C7C5F"/>
    <w:rsid w:val="008C7E5B"/>
    <w:rsid w:val="008D0034"/>
    <w:rsid w:val="008D075E"/>
    <w:rsid w:val="008D350A"/>
    <w:rsid w:val="008D43B7"/>
    <w:rsid w:val="008D58B3"/>
    <w:rsid w:val="008D5E63"/>
    <w:rsid w:val="008D6024"/>
    <w:rsid w:val="008D782A"/>
    <w:rsid w:val="008D7891"/>
    <w:rsid w:val="008E047B"/>
    <w:rsid w:val="008E5047"/>
    <w:rsid w:val="008E5C30"/>
    <w:rsid w:val="008E7C2D"/>
    <w:rsid w:val="008F02D8"/>
    <w:rsid w:val="008F072F"/>
    <w:rsid w:val="008F0AD8"/>
    <w:rsid w:val="008F1275"/>
    <w:rsid w:val="008F5ABB"/>
    <w:rsid w:val="008F62D5"/>
    <w:rsid w:val="008F70C8"/>
    <w:rsid w:val="00900BA6"/>
    <w:rsid w:val="00900EC8"/>
    <w:rsid w:val="0090169C"/>
    <w:rsid w:val="00902B92"/>
    <w:rsid w:val="00903E0F"/>
    <w:rsid w:val="00904223"/>
    <w:rsid w:val="009063A3"/>
    <w:rsid w:val="00911CA9"/>
    <w:rsid w:val="009128EF"/>
    <w:rsid w:val="00914A7D"/>
    <w:rsid w:val="00917294"/>
    <w:rsid w:val="00921445"/>
    <w:rsid w:val="009234F5"/>
    <w:rsid w:val="009244D6"/>
    <w:rsid w:val="00925C26"/>
    <w:rsid w:val="00926BF3"/>
    <w:rsid w:val="00927994"/>
    <w:rsid w:val="00932A0D"/>
    <w:rsid w:val="00932E2B"/>
    <w:rsid w:val="0093423B"/>
    <w:rsid w:val="00934694"/>
    <w:rsid w:val="0093564E"/>
    <w:rsid w:val="00937C21"/>
    <w:rsid w:val="009409A1"/>
    <w:rsid w:val="009436DB"/>
    <w:rsid w:val="0094470E"/>
    <w:rsid w:val="009448FC"/>
    <w:rsid w:val="00947011"/>
    <w:rsid w:val="00952D7F"/>
    <w:rsid w:val="0095346F"/>
    <w:rsid w:val="009541BD"/>
    <w:rsid w:val="009548DE"/>
    <w:rsid w:val="009569F6"/>
    <w:rsid w:val="00956F6D"/>
    <w:rsid w:val="00957772"/>
    <w:rsid w:val="009601D0"/>
    <w:rsid w:val="00962192"/>
    <w:rsid w:val="0096241B"/>
    <w:rsid w:val="00962B38"/>
    <w:rsid w:val="00964350"/>
    <w:rsid w:val="0097323F"/>
    <w:rsid w:val="00976B88"/>
    <w:rsid w:val="00982F03"/>
    <w:rsid w:val="00987897"/>
    <w:rsid w:val="00992B3F"/>
    <w:rsid w:val="00992C25"/>
    <w:rsid w:val="00993000"/>
    <w:rsid w:val="00993031"/>
    <w:rsid w:val="00994B55"/>
    <w:rsid w:val="00995B8B"/>
    <w:rsid w:val="009A0823"/>
    <w:rsid w:val="009A0AF9"/>
    <w:rsid w:val="009A3AF6"/>
    <w:rsid w:val="009A6A3D"/>
    <w:rsid w:val="009A6D68"/>
    <w:rsid w:val="009B1C40"/>
    <w:rsid w:val="009B1C8F"/>
    <w:rsid w:val="009B28AA"/>
    <w:rsid w:val="009B2AAC"/>
    <w:rsid w:val="009B3FA2"/>
    <w:rsid w:val="009B4D1D"/>
    <w:rsid w:val="009C141D"/>
    <w:rsid w:val="009C3813"/>
    <w:rsid w:val="009C556A"/>
    <w:rsid w:val="009C7513"/>
    <w:rsid w:val="009C7D82"/>
    <w:rsid w:val="009D0ED7"/>
    <w:rsid w:val="009D610F"/>
    <w:rsid w:val="009E4C9A"/>
    <w:rsid w:val="009E50D1"/>
    <w:rsid w:val="009E5C24"/>
    <w:rsid w:val="009E69C3"/>
    <w:rsid w:val="009F0A87"/>
    <w:rsid w:val="009F1B54"/>
    <w:rsid w:val="009F1C17"/>
    <w:rsid w:val="009F3372"/>
    <w:rsid w:val="009F3E55"/>
    <w:rsid w:val="009F4938"/>
    <w:rsid w:val="009F5B82"/>
    <w:rsid w:val="009F5FC5"/>
    <w:rsid w:val="009F6CF9"/>
    <w:rsid w:val="00A00ADB"/>
    <w:rsid w:val="00A00C54"/>
    <w:rsid w:val="00A0102B"/>
    <w:rsid w:val="00A026F4"/>
    <w:rsid w:val="00A02775"/>
    <w:rsid w:val="00A055DF"/>
    <w:rsid w:val="00A06F06"/>
    <w:rsid w:val="00A07741"/>
    <w:rsid w:val="00A07AD8"/>
    <w:rsid w:val="00A14245"/>
    <w:rsid w:val="00A15DEF"/>
    <w:rsid w:val="00A22B6C"/>
    <w:rsid w:val="00A277C0"/>
    <w:rsid w:val="00A27B1B"/>
    <w:rsid w:val="00A33EC6"/>
    <w:rsid w:val="00A36BC4"/>
    <w:rsid w:val="00A41BC9"/>
    <w:rsid w:val="00A41C73"/>
    <w:rsid w:val="00A42FD3"/>
    <w:rsid w:val="00A44871"/>
    <w:rsid w:val="00A453D6"/>
    <w:rsid w:val="00A45894"/>
    <w:rsid w:val="00A47EDD"/>
    <w:rsid w:val="00A523DA"/>
    <w:rsid w:val="00A53886"/>
    <w:rsid w:val="00A563C3"/>
    <w:rsid w:val="00A57547"/>
    <w:rsid w:val="00A576BF"/>
    <w:rsid w:val="00A60A41"/>
    <w:rsid w:val="00A60EEF"/>
    <w:rsid w:val="00A62AF1"/>
    <w:rsid w:val="00A649C8"/>
    <w:rsid w:val="00A651AB"/>
    <w:rsid w:val="00A66241"/>
    <w:rsid w:val="00A665A0"/>
    <w:rsid w:val="00A76D57"/>
    <w:rsid w:val="00A8032A"/>
    <w:rsid w:val="00A80477"/>
    <w:rsid w:val="00A8507E"/>
    <w:rsid w:val="00A85AE8"/>
    <w:rsid w:val="00A8637B"/>
    <w:rsid w:val="00A8705C"/>
    <w:rsid w:val="00A87CE5"/>
    <w:rsid w:val="00A92EC8"/>
    <w:rsid w:val="00AA01C7"/>
    <w:rsid w:val="00AA0A20"/>
    <w:rsid w:val="00AB08B2"/>
    <w:rsid w:val="00AB305B"/>
    <w:rsid w:val="00AB755C"/>
    <w:rsid w:val="00AC094F"/>
    <w:rsid w:val="00AC387C"/>
    <w:rsid w:val="00AC67C2"/>
    <w:rsid w:val="00AC7FF3"/>
    <w:rsid w:val="00AD29DE"/>
    <w:rsid w:val="00AD4B56"/>
    <w:rsid w:val="00AD4C70"/>
    <w:rsid w:val="00AD6DE3"/>
    <w:rsid w:val="00AE2DD0"/>
    <w:rsid w:val="00AE30C0"/>
    <w:rsid w:val="00AE514D"/>
    <w:rsid w:val="00AE556F"/>
    <w:rsid w:val="00AF04B6"/>
    <w:rsid w:val="00AF4F9E"/>
    <w:rsid w:val="00AF61BA"/>
    <w:rsid w:val="00B04EF8"/>
    <w:rsid w:val="00B055FE"/>
    <w:rsid w:val="00B07C99"/>
    <w:rsid w:val="00B10206"/>
    <w:rsid w:val="00B1152B"/>
    <w:rsid w:val="00B117CF"/>
    <w:rsid w:val="00B14A13"/>
    <w:rsid w:val="00B16417"/>
    <w:rsid w:val="00B16DB7"/>
    <w:rsid w:val="00B1726B"/>
    <w:rsid w:val="00B20BDB"/>
    <w:rsid w:val="00B2117C"/>
    <w:rsid w:val="00B22092"/>
    <w:rsid w:val="00B22B58"/>
    <w:rsid w:val="00B31864"/>
    <w:rsid w:val="00B32808"/>
    <w:rsid w:val="00B352DB"/>
    <w:rsid w:val="00B36539"/>
    <w:rsid w:val="00B403E1"/>
    <w:rsid w:val="00B41BDF"/>
    <w:rsid w:val="00B43673"/>
    <w:rsid w:val="00B43C8D"/>
    <w:rsid w:val="00B44B78"/>
    <w:rsid w:val="00B47840"/>
    <w:rsid w:val="00B51F5D"/>
    <w:rsid w:val="00B5269C"/>
    <w:rsid w:val="00B53F01"/>
    <w:rsid w:val="00B5445F"/>
    <w:rsid w:val="00B55C84"/>
    <w:rsid w:val="00B567A6"/>
    <w:rsid w:val="00B57806"/>
    <w:rsid w:val="00B60277"/>
    <w:rsid w:val="00B60885"/>
    <w:rsid w:val="00B60D6C"/>
    <w:rsid w:val="00B6233D"/>
    <w:rsid w:val="00B63D62"/>
    <w:rsid w:val="00B6424F"/>
    <w:rsid w:val="00B64931"/>
    <w:rsid w:val="00B65CD6"/>
    <w:rsid w:val="00B668A4"/>
    <w:rsid w:val="00B66F29"/>
    <w:rsid w:val="00B748A3"/>
    <w:rsid w:val="00B76C16"/>
    <w:rsid w:val="00B805C7"/>
    <w:rsid w:val="00B82490"/>
    <w:rsid w:val="00B85FC0"/>
    <w:rsid w:val="00B90A59"/>
    <w:rsid w:val="00B9196D"/>
    <w:rsid w:val="00B9218D"/>
    <w:rsid w:val="00B92F4B"/>
    <w:rsid w:val="00B941FC"/>
    <w:rsid w:val="00B95543"/>
    <w:rsid w:val="00B96207"/>
    <w:rsid w:val="00BA20FF"/>
    <w:rsid w:val="00BA44E6"/>
    <w:rsid w:val="00BA66BD"/>
    <w:rsid w:val="00BA7511"/>
    <w:rsid w:val="00BB2D0B"/>
    <w:rsid w:val="00BB3C64"/>
    <w:rsid w:val="00BB57AC"/>
    <w:rsid w:val="00BB641A"/>
    <w:rsid w:val="00BC5249"/>
    <w:rsid w:val="00BC5297"/>
    <w:rsid w:val="00BC5796"/>
    <w:rsid w:val="00BD1430"/>
    <w:rsid w:val="00BD15FF"/>
    <w:rsid w:val="00BD3247"/>
    <w:rsid w:val="00BD4561"/>
    <w:rsid w:val="00BD7FA5"/>
    <w:rsid w:val="00BE38DA"/>
    <w:rsid w:val="00BE5B38"/>
    <w:rsid w:val="00BE629D"/>
    <w:rsid w:val="00BE7573"/>
    <w:rsid w:val="00BF0938"/>
    <w:rsid w:val="00BF2436"/>
    <w:rsid w:val="00BF4F7D"/>
    <w:rsid w:val="00BF557D"/>
    <w:rsid w:val="00BF5D62"/>
    <w:rsid w:val="00BF60EE"/>
    <w:rsid w:val="00BF6E3E"/>
    <w:rsid w:val="00C0112E"/>
    <w:rsid w:val="00C02A40"/>
    <w:rsid w:val="00C03FCD"/>
    <w:rsid w:val="00C04667"/>
    <w:rsid w:val="00C04D58"/>
    <w:rsid w:val="00C06C5C"/>
    <w:rsid w:val="00C06F37"/>
    <w:rsid w:val="00C07974"/>
    <w:rsid w:val="00C07E2C"/>
    <w:rsid w:val="00C10AF0"/>
    <w:rsid w:val="00C1169F"/>
    <w:rsid w:val="00C11883"/>
    <w:rsid w:val="00C12B7B"/>
    <w:rsid w:val="00C130DE"/>
    <w:rsid w:val="00C152BE"/>
    <w:rsid w:val="00C156C3"/>
    <w:rsid w:val="00C171EB"/>
    <w:rsid w:val="00C2034C"/>
    <w:rsid w:val="00C26209"/>
    <w:rsid w:val="00C316E5"/>
    <w:rsid w:val="00C31C8F"/>
    <w:rsid w:val="00C329AE"/>
    <w:rsid w:val="00C36CDF"/>
    <w:rsid w:val="00C41C8C"/>
    <w:rsid w:val="00C42953"/>
    <w:rsid w:val="00C45280"/>
    <w:rsid w:val="00C4668B"/>
    <w:rsid w:val="00C468A8"/>
    <w:rsid w:val="00C4714A"/>
    <w:rsid w:val="00C47C78"/>
    <w:rsid w:val="00C529DB"/>
    <w:rsid w:val="00C55AE2"/>
    <w:rsid w:val="00C55E82"/>
    <w:rsid w:val="00C57469"/>
    <w:rsid w:val="00C60594"/>
    <w:rsid w:val="00C621D8"/>
    <w:rsid w:val="00C62A27"/>
    <w:rsid w:val="00C65344"/>
    <w:rsid w:val="00C65726"/>
    <w:rsid w:val="00C67A88"/>
    <w:rsid w:val="00C714C3"/>
    <w:rsid w:val="00C71B3D"/>
    <w:rsid w:val="00C769F1"/>
    <w:rsid w:val="00C77F4F"/>
    <w:rsid w:val="00C8015B"/>
    <w:rsid w:val="00C80859"/>
    <w:rsid w:val="00C80C23"/>
    <w:rsid w:val="00C817DB"/>
    <w:rsid w:val="00C844C2"/>
    <w:rsid w:val="00C844F4"/>
    <w:rsid w:val="00C87BAA"/>
    <w:rsid w:val="00C90133"/>
    <w:rsid w:val="00C909A4"/>
    <w:rsid w:val="00C93879"/>
    <w:rsid w:val="00C961E1"/>
    <w:rsid w:val="00CA1DC8"/>
    <w:rsid w:val="00CA1FC4"/>
    <w:rsid w:val="00CA411A"/>
    <w:rsid w:val="00CA45AF"/>
    <w:rsid w:val="00CA45FD"/>
    <w:rsid w:val="00CA4F3C"/>
    <w:rsid w:val="00CA63C1"/>
    <w:rsid w:val="00CB0A71"/>
    <w:rsid w:val="00CB15C2"/>
    <w:rsid w:val="00CB3AAF"/>
    <w:rsid w:val="00CB47FA"/>
    <w:rsid w:val="00CB50C3"/>
    <w:rsid w:val="00CB55A0"/>
    <w:rsid w:val="00CB6F7E"/>
    <w:rsid w:val="00CC3636"/>
    <w:rsid w:val="00CC54E8"/>
    <w:rsid w:val="00CC5635"/>
    <w:rsid w:val="00CC6DCA"/>
    <w:rsid w:val="00CD0506"/>
    <w:rsid w:val="00CD4D92"/>
    <w:rsid w:val="00CD53D2"/>
    <w:rsid w:val="00CD6344"/>
    <w:rsid w:val="00CD7A54"/>
    <w:rsid w:val="00CE2AB4"/>
    <w:rsid w:val="00CE2AEA"/>
    <w:rsid w:val="00CE45E1"/>
    <w:rsid w:val="00CE48FC"/>
    <w:rsid w:val="00CE7B9A"/>
    <w:rsid w:val="00CF5D66"/>
    <w:rsid w:val="00CF605B"/>
    <w:rsid w:val="00CF650D"/>
    <w:rsid w:val="00CF6AA0"/>
    <w:rsid w:val="00D02F19"/>
    <w:rsid w:val="00D03AA4"/>
    <w:rsid w:val="00D044B9"/>
    <w:rsid w:val="00D05920"/>
    <w:rsid w:val="00D074EC"/>
    <w:rsid w:val="00D10424"/>
    <w:rsid w:val="00D10F52"/>
    <w:rsid w:val="00D10F95"/>
    <w:rsid w:val="00D138F7"/>
    <w:rsid w:val="00D14DC6"/>
    <w:rsid w:val="00D21242"/>
    <w:rsid w:val="00D232A0"/>
    <w:rsid w:val="00D25F62"/>
    <w:rsid w:val="00D261D8"/>
    <w:rsid w:val="00D26A79"/>
    <w:rsid w:val="00D26B07"/>
    <w:rsid w:val="00D276E3"/>
    <w:rsid w:val="00D306D5"/>
    <w:rsid w:val="00D308F0"/>
    <w:rsid w:val="00D30BE8"/>
    <w:rsid w:val="00D320BB"/>
    <w:rsid w:val="00D33954"/>
    <w:rsid w:val="00D33D64"/>
    <w:rsid w:val="00D34A07"/>
    <w:rsid w:val="00D35F7A"/>
    <w:rsid w:val="00D46ABE"/>
    <w:rsid w:val="00D46B74"/>
    <w:rsid w:val="00D46F8C"/>
    <w:rsid w:val="00D5075F"/>
    <w:rsid w:val="00D539EA"/>
    <w:rsid w:val="00D5439D"/>
    <w:rsid w:val="00D555E5"/>
    <w:rsid w:val="00D613A1"/>
    <w:rsid w:val="00D61F52"/>
    <w:rsid w:val="00D6543E"/>
    <w:rsid w:val="00D72879"/>
    <w:rsid w:val="00D72C1F"/>
    <w:rsid w:val="00D805B3"/>
    <w:rsid w:val="00D834AA"/>
    <w:rsid w:val="00D87107"/>
    <w:rsid w:val="00D91814"/>
    <w:rsid w:val="00D91EE0"/>
    <w:rsid w:val="00D95152"/>
    <w:rsid w:val="00D9691A"/>
    <w:rsid w:val="00D974AA"/>
    <w:rsid w:val="00DA43B4"/>
    <w:rsid w:val="00DA46E9"/>
    <w:rsid w:val="00DB0529"/>
    <w:rsid w:val="00DB2650"/>
    <w:rsid w:val="00DB384C"/>
    <w:rsid w:val="00DB678D"/>
    <w:rsid w:val="00DC000C"/>
    <w:rsid w:val="00DC5BAD"/>
    <w:rsid w:val="00DC6A09"/>
    <w:rsid w:val="00DD0122"/>
    <w:rsid w:val="00DD61D7"/>
    <w:rsid w:val="00DD62C3"/>
    <w:rsid w:val="00DE39CB"/>
    <w:rsid w:val="00DE57B9"/>
    <w:rsid w:val="00DE67D3"/>
    <w:rsid w:val="00DE720C"/>
    <w:rsid w:val="00DF027B"/>
    <w:rsid w:val="00DF0DBD"/>
    <w:rsid w:val="00DF0E76"/>
    <w:rsid w:val="00DF1F8B"/>
    <w:rsid w:val="00DF4C28"/>
    <w:rsid w:val="00DF5909"/>
    <w:rsid w:val="00DF5D25"/>
    <w:rsid w:val="00DF73C3"/>
    <w:rsid w:val="00E032FE"/>
    <w:rsid w:val="00E04D2B"/>
    <w:rsid w:val="00E07F83"/>
    <w:rsid w:val="00E07F96"/>
    <w:rsid w:val="00E1397C"/>
    <w:rsid w:val="00E17FDE"/>
    <w:rsid w:val="00E219E2"/>
    <w:rsid w:val="00E24200"/>
    <w:rsid w:val="00E2538E"/>
    <w:rsid w:val="00E2558C"/>
    <w:rsid w:val="00E26596"/>
    <w:rsid w:val="00E30D83"/>
    <w:rsid w:val="00E32F34"/>
    <w:rsid w:val="00E3389E"/>
    <w:rsid w:val="00E366EA"/>
    <w:rsid w:val="00E36BFB"/>
    <w:rsid w:val="00E40C61"/>
    <w:rsid w:val="00E4520B"/>
    <w:rsid w:val="00E45993"/>
    <w:rsid w:val="00E53FD2"/>
    <w:rsid w:val="00E54E76"/>
    <w:rsid w:val="00E55B4E"/>
    <w:rsid w:val="00E57BF9"/>
    <w:rsid w:val="00E57D0A"/>
    <w:rsid w:val="00E60EBB"/>
    <w:rsid w:val="00E632D5"/>
    <w:rsid w:val="00E648D5"/>
    <w:rsid w:val="00E64A52"/>
    <w:rsid w:val="00E6546F"/>
    <w:rsid w:val="00E70638"/>
    <w:rsid w:val="00E70B08"/>
    <w:rsid w:val="00E72EAC"/>
    <w:rsid w:val="00E73908"/>
    <w:rsid w:val="00E77661"/>
    <w:rsid w:val="00E85BD8"/>
    <w:rsid w:val="00E91D5D"/>
    <w:rsid w:val="00E92BD1"/>
    <w:rsid w:val="00E931FD"/>
    <w:rsid w:val="00E935F8"/>
    <w:rsid w:val="00E95979"/>
    <w:rsid w:val="00E95D55"/>
    <w:rsid w:val="00EA08DE"/>
    <w:rsid w:val="00EA186A"/>
    <w:rsid w:val="00EA42EC"/>
    <w:rsid w:val="00EB06D7"/>
    <w:rsid w:val="00EB0B55"/>
    <w:rsid w:val="00EB0D4C"/>
    <w:rsid w:val="00EB1639"/>
    <w:rsid w:val="00EB3827"/>
    <w:rsid w:val="00EC015F"/>
    <w:rsid w:val="00EC38DB"/>
    <w:rsid w:val="00EC6AA6"/>
    <w:rsid w:val="00EC6CA1"/>
    <w:rsid w:val="00EC7F74"/>
    <w:rsid w:val="00ED4D70"/>
    <w:rsid w:val="00ED5C32"/>
    <w:rsid w:val="00ED6C96"/>
    <w:rsid w:val="00EE3E83"/>
    <w:rsid w:val="00EE6B0D"/>
    <w:rsid w:val="00EF2EB6"/>
    <w:rsid w:val="00EF306C"/>
    <w:rsid w:val="00F00C6D"/>
    <w:rsid w:val="00F0106D"/>
    <w:rsid w:val="00F024B8"/>
    <w:rsid w:val="00F034A8"/>
    <w:rsid w:val="00F0369A"/>
    <w:rsid w:val="00F060EF"/>
    <w:rsid w:val="00F10C50"/>
    <w:rsid w:val="00F11C5A"/>
    <w:rsid w:val="00F139B5"/>
    <w:rsid w:val="00F13EA8"/>
    <w:rsid w:val="00F1634D"/>
    <w:rsid w:val="00F17BEC"/>
    <w:rsid w:val="00F17CBE"/>
    <w:rsid w:val="00F2282A"/>
    <w:rsid w:val="00F23305"/>
    <w:rsid w:val="00F3187A"/>
    <w:rsid w:val="00F329EB"/>
    <w:rsid w:val="00F43ADA"/>
    <w:rsid w:val="00F45E6D"/>
    <w:rsid w:val="00F47147"/>
    <w:rsid w:val="00F5034F"/>
    <w:rsid w:val="00F51A7A"/>
    <w:rsid w:val="00F52618"/>
    <w:rsid w:val="00F53073"/>
    <w:rsid w:val="00F5457C"/>
    <w:rsid w:val="00F553F6"/>
    <w:rsid w:val="00F56EC6"/>
    <w:rsid w:val="00F64066"/>
    <w:rsid w:val="00F654AB"/>
    <w:rsid w:val="00F65F28"/>
    <w:rsid w:val="00F67B7B"/>
    <w:rsid w:val="00F728C3"/>
    <w:rsid w:val="00F74471"/>
    <w:rsid w:val="00F75BFB"/>
    <w:rsid w:val="00F76FDF"/>
    <w:rsid w:val="00F83820"/>
    <w:rsid w:val="00F83D2D"/>
    <w:rsid w:val="00F86C76"/>
    <w:rsid w:val="00F86ECE"/>
    <w:rsid w:val="00F87FC8"/>
    <w:rsid w:val="00F917F7"/>
    <w:rsid w:val="00F91898"/>
    <w:rsid w:val="00F94375"/>
    <w:rsid w:val="00F96ACC"/>
    <w:rsid w:val="00F96ADF"/>
    <w:rsid w:val="00FA077A"/>
    <w:rsid w:val="00FA1260"/>
    <w:rsid w:val="00FA1372"/>
    <w:rsid w:val="00FA152F"/>
    <w:rsid w:val="00FA1A86"/>
    <w:rsid w:val="00FA28DB"/>
    <w:rsid w:val="00FA2E41"/>
    <w:rsid w:val="00FA3B2A"/>
    <w:rsid w:val="00FA480D"/>
    <w:rsid w:val="00FA67DF"/>
    <w:rsid w:val="00FA688C"/>
    <w:rsid w:val="00FA6D57"/>
    <w:rsid w:val="00FB0D5E"/>
    <w:rsid w:val="00FB1AFC"/>
    <w:rsid w:val="00FB1BE4"/>
    <w:rsid w:val="00FB42D6"/>
    <w:rsid w:val="00FB4C04"/>
    <w:rsid w:val="00FB70F8"/>
    <w:rsid w:val="00FC2633"/>
    <w:rsid w:val="00FC299F"/>
    <w:rsid w:val="00FC329E"/>
    <w:rsid w:val="00FC37BC"/>
    <w:rsid w:val="00FC5213"/>
    <w:rsid w:val="00FC5803"/>
    <w:rsid w:val="00FD2DDA"/>
    <w:rsid w:val="00FD3CCB"/>
    <w:rsid w:val="00FD4159"/>
    <w:rsid w:val="00FD5E30"/>
    <w:rsid w:val="00FD7C05"/>
    <w:rsid w:val="00FD7C64"/>
    <w:rsid w:val="00FE0FF5"/>
    <w:rsid w:val="00FE5B60"/>
    <w:rsid w:val="00FF125B"/>
    <w:rsid w:val="00FF1EB3"/>
    <w:rsid w:val="00FF38D3"/>
    <w:rsid w:val="00FF3958"/>
    <w:rsid w:val="00FF5B8C"/>
    <w:rsid w:val="00FF6B41"/>
    <w:rsid w:val="00FF7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304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A01C7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19D2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A01C7"/>
    <w:rPr>
      <w:rFonts w:ascii="Arial" w:hAnsi="Arial"/>
      <w:b/>
      <w:sz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D19D2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a">
    <w:name w:val="Цветовое выделение"/>
    <w:uiPriority w:val="99"/>
    <w:rsid w:val="00AA01C7"/>
    <w:rPr>
      <w:b/>
      <w:color w:val="000080"/>
    </w:rPr>
  </w:style>
  <w:style w:type="paragraph" w:styleId="ListParagraph">
    <w:name w:val="List Paragraph"/>
    <w:basedOn w:val="Normal"/>
    <w:link w:val="ListParagraphChar"/>
    <w:uiPriority w:val="99"/>
    <w:qFormat/>
    <w:rsid w:val="00AA0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A0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01C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A0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01C7"/>
    <w:rPr>
      <w:rFonts w:cs="Times New Roman"/>
    </w:rPr>
  </w:style>
  <w:style w:type="character" w:styleId="Hyperlink">
    <w:name w:val="Hyperlink"/>
    <w:basedOn w:val="DefaultParagraphFont"/>
    <w:uiPriority w:val="99"/>
    <w:rsid w:val="00AA01C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A01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A01C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01C7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AA01C7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A01C7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AA01C7"/>
    <w:rPr>
      <w:rFonts w:cs="Times New Roman"/>
      <w:vertAlign w:val="superscript"/>
    </w:rPr>
  </w:style>
  <w:style w:type="paragraph" w:customStyle="1" w:styleId="ConsTitle">
    <w:name w:val="ConsTitle"/>
    <w:uiPriority w:val="99"/>
    <w:rsid w:val="00AA01C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AA01C7"/>
    <w:pPr>
      <w:spacing w:before="280" w:after="28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AA01C7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  <w:style w:type="paragraph" w:styleId="BodyTextIndent">
    <w:name w:val="Body Text Indent"/>
    <w:basedOn w:val="Normal"/>
    <w:link w:val="BodyTextIndentChar"/>
    <w:uiPriority w:val="99"/>
    <w:rsid w:val="00AA01C7"/>
    <w:pPr>
      <w:spacing w:after="120" w:line="240" w:lineRule="auto"/>
      <w:ind w:left="283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A01C7"/>
    <w:rPr>
      <w:rFonts w:ascii="Times New Roman" w:eastAsia="Times New Roman" w:hAnsi="Times New Roman"/>
      <w:sz w:val="24"/>
      <w:lang w:eastAsia="ar-SA" w:bidi="ar-SA"/>
    </w:rPr>
  </w:style>
  <w:style w:type="paragraph" w:customStyle="1" w:styleId="ConsPlusNonformat">
    <w:name w:val="ConsPlusNonformat"/>
    <w:uiPriority w:val="99"/>
    <w:rsid w:val="00AA01C7"/>
    <w:pPr>
      <w:widowControl w:val="0"/>
      <w:suppressAutoHyphens/>
      <w:autoSpaceDE w:val="0"/>
      <w:ind w:firstLine="539"/>
      <w:jc w:val="both"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apple-style-span">
    <w:name w:val="apple-style-span"/>
    <w:basedOn w:val="DefaultParagraphFont"/>
    <w:uiPriority w:val="99"/>
    <w:rsid w:val="00AA01C7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AA01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A01C7"/>
    <w:rPr>
      <w:rFonts w:cs="Times New Roman"/>
    </w:rPr>
  </w:style>
  <w:style w:type="paragraph" w:customStyle="1" w:styleId="ConsPlusTitle">
    <w:name w:val="ConsPlusTitle"/>
    <w:uiPriority w:val="99"/>
    <w:rsid w:val="00AA01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Абзац списка1"/>
    <w:basedOn w:val="Normal"/>
    <w:uiPriority w:val="99"/>
    <w:rsid w:val="00482A4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1C230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C230A"/>
    <w:rPr>
      <w:rFonts w:cs="Times New Roman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1C230A"/>
    <w:rPr>
      <w:rFonts w:cs="Times New Roman"/>
      <w:vertAlign w:val="superscript"/>
    </w:rPr>
  </w:style>
  <w:style w:type="paragraph" w:styleId="NoSpacing">
    <w:name w:val="No Spacing"/>
    <w:uiPriority w:val="99"/>
    <w:qFormat/>
    <w:rsid w:val="00067569"/>
    <w:rPr>
      <w:lang w:eastAsia="en-US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1A506D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pple-converted-space">
    <w:name w:val="apple-converted-space"/>
    <w:basedOn w:val="DefaultParagraphFont"/>
    <w:uiPriority w:val="99"/>
    <w:rsid w:val="0059657B"/>
    <w:rPr>
      <w:rFonts w:cs="Times New Roman"/>
    </w:rPr>
  </w:style>
  <w:style w:type="character" w:customStyle="1" w:styleId="a0">
    <w:name w:val="Гипертекстовая ссылка"/>
    <w:basedOn w:val="a"/>
    <w:uiPriority w:val="99"/>
    <w:rsid w:val="00F5457C"/>
    <w:rPr>
      <w:rFonts w:cs="Times New Roman"/>
      <w:color w:val="106BBE"/>
    </w:rPr>
  </w:style>
  <w:style w:type="character" w:customStyle="1" w:styleId="a1">
    <w:name w:val="Обычный шрифт отчета"/>
    <w:uiPriority w:val="99"/>
    <w:rsid w:val="00A33EC6"/>
    <w:rPr>
      <w:rFonts w:ascii="TimesDL" w:hAnsi="TimesDL"/>
      <w:sz w:val="24"/>
      <w:vertAlign w:val="baseline"/>
      <w:lang w:val="ru-RU"/>
    </w:rPr>
  </w:style>
  <w:style w:type="character" w:customStyle="1" w:styleId="ConsPlusNormal0">
    <w:name w:val="ConsPlusNormal Знак"/>
    <w:link w:val="ConsPlusNormal"/>
    <w:uiPriority w:val="99"/>
    <w:locked/>
    <w:rsid w:val="00957772"/>
    <w:rPr>
      <w:rFonts w:ascii="Arial" w:eastAsia="Times New Roman" w:hAnsi="Arial"/>
      <w:lang w:eastAsia="ar-SA" w:bidi="ar-SA"/>
    </w:rPr>
  </w:style>
  <w:style w:type="character" w:customStyle="1" w:styleId="a2">
    <w:name w:val="Основной текст_"/>
    <w:link w:val="6"/>
    <w:uiPriority w:val="99"/>
    <w:locked/>
    <w:rsid w:val="00957772"/>
    <w:rPr>
      <w:sz w:val="24"/>
      <w:shd w:val="clear" w:color="auto" w:fill="FFFFFF"/>
    </w:rPr>
  </w:style>
  <w:style w:type="paragraph" w:customStyle="1" w:styleId="6">
    <w:name w:val="Основной текст6"/>
    <w:basedOn w:val="Normal"/>
    <w:link w:val="a2"/>
    <w:uiPriority w:val="99"/>
    <w:rsid w:val="00957772"/>
    <w:pPr>
      <w:shd w:val="clear" w:color="auto" w:fill="FFFFFF"/>
      <w:spacing w:after="0" w:line="298" w:lineRule="exact"/>
      <w:jc w:val="center"/>
    </w:pPr>
    <w:rPr>
      <w:sz w:val="24"/>
      <w:szCs w:val="24"/>
      <w:shd w:val="clear" w:color="auto" w:fill="FFFFFF"/>
      <w:lang w:eastAsia="ru-RU"/>
    </w:rPr>
  </w:style>
  <w:style w:type="character" w:styleId="Strong">
    <w:name w:val="Strong"/>
    <w:basedOn w:val="DefaultParagraphFont"/>
    <w:uiPriority w:val="99"/>
    <w:qFormat/>
    <w:rsid w:val="00D26B07"/>
    <w:rPr>
      <w:rFonts w:cs="Times New Roman"/>
      <w:b/>
      <w:bCs/>
    </w:rPr>
  </w:style>
  <w:style w:type="character" w:customStyle="1" w:styleId="ListParagraphChar">
    <w:name w:val="List Paragraph Char"/>
    <w:link w:val="ListParagraph"/>
    <w:uiPriority w:val="99"/>
    <w:locked/>
    <w:rsid w:val="005C2E81"/>
    <w:rPr>
      <w:sz w:val="22"/>
      <w:lang w:eastAsia="en-US"/>
    </w:rPr>
  </w:style>
  <w:style w:type="character" w:customStyle="1" w:styleId="10">
    <w:name w:val="Абзац списка Знак1"/>
    <w:uiPriority w:val="99"/>
    <w:locked/>
    <w:rsid w:val="000A294B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03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konuradm.ru/index.php?mod1=npb1&amp;npbid=10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szn.baikonur@mail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ikonuradm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aikonuradm.ru/index.php?mod1=npb1&amp;npbid=10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ikonuradm.ru/index.php?mod1=npb1&amp;npbid=104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7907</TotalTime>
  <Pages>34</Pages>
  <Words>11373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rosfinnadzor</cp:lastModifiedBy>
  <cp:revision>177</cp:revision>
  <cp:lastPrinted>2016-02-18T07:36:00Z</cp:lastPrinted>
  <dcterms:created xsi:type="dcterms:W3CDTF">2014-07-04T10:10:00Z</dcterms:created>
  <dcterms:modified xsi:type="dcterms:W3CDTF">2016-03-21T10:23:00Z</dcterms:modified>
</cp:coreProperties>
</file>